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B69424" w14:textId="77777777" w:rsidR="00E5132F" w:rsidRPr="00F113E4" w:rsidRDefault="00E5132F" w:rsidP="00E5132F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>
        <w:rPr>
          <w:rFonts w:cs="Arial"/>
          <w:b/>
          <w:bCs/>
          <w:sz w:val="24"/>
          <w:szCs w:val="24"/>
          <w:lang w:val="it-IT" w:eastAsia="it-IT"/>
        </w:rPr>
        <w:t>0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>.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ab/>
      </w:r>
      <w:bookmarkStart w:id="0" w:name="_Toc450893319"/>
      <w:r w:rsidRPr="00F113E4">
        <w:rPr>
          <w:rFonts w:cs="Arial"/>
          <w:b/>
          <w:bCs/>
          <w:sz w:val="24"/>
          <w:szCs w:val="24"/>
          <w:lang w:val="it-IT" w:eastAsia="it-IT"/>
        </w:rPr>
        <w:t>Atto di consorziamento (solo per consorzio d’offerenti)</w:t>
      </w:r>
      <w:bookmarkEnd w:id="0"/>
    </w:p>
    <w:p w14:paraId="6A5DE851" w14:textId="77777777" w:rsidR="00E5132F" w:rsidRDefault="00E5132F" w:rsidP="00E5132F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CH" w:eastAsia="it-IT"/>
        </w:rPr>
      </w:pPr>
    </w:p>
    <w:p w14:paraId="2FA650F4" w14:textId="77777777" w:rsidR="00E5132F" w:rsidRPr="00297FF0" w:rsidRDefault="00E5132F" w:rsidP="00E5132F">
      <w:pPr>
        <w:rPr>
          <w:lang w:val="it-CH"/>
        </w:rPr>
      </w:pPr>
    </w:p>
    <w:p w14:paraId="1A7C7F34" w14:textId="77777777" w:rsidR="00E5132F" w:rsidRPr="00297FF0" w:rsidRDefault="00E5132F" w:rsidP="00E5132F">
      <w:pPr>
        <w:rPr>
          <w:lang w:val="it-CH"/>
        </w:rPr>
      </w:pPr>
      <w:r w:rsidRPr="00297FF0">
        <w:rPr>
          <w:lang w:val="it-CH"/>
        </w:rPr>
        <w:t>Oggetto:</w:t>
      </w:r>
    </w:p>
    <w:p w14:paraId="16FD993B" w14:textId="77777777" w:rsidR="00F367EF" w:rsidRPr="00F367EF" w:rsidRDefault="00F367EF" w:rsidP="00F367EF">
      <w:pPr>
        <w:rPr>
          <w:rFonts w:cs="Arial"/>
          <w:b/>
          <w:noProof/>
          <w:sz w:val="24"/>
          <w:lang w:val="it-CH"/>
        </w:rPr>
      </w:pPr>
      <w:r w:rsidRPr="00F367EF">
        <w:rPr>
          <w:rFonts w:cs="Arial"/>
          <w:b/>
          <w:noProof/>
          <w:sz w:val="24"/>
          <w:lang w:val="it-CH"/>
        </w:rPr>
        <w:t>N13 EP02 Mesocco</w:t>
      </w:r>
    </w:p>
    <w:p w14:paraId="0BB0CA71" w14:textId="314DB92D" w:rsidR="00E5132F" w:rsidRPr="009706AA" w:rsidRDefault="00CC36B9" w:rsidP="009706AA">
      <w:pPr>
        <w:tabs>
          <w:tab w:val="right" w:pos="9354"/>
        </w:tabs>
        <w:rPr>
          <w:rFonts w:cs="Arial"/>
          <w:b/>
          <w:noProof/>
          <w:sz w:val="24"/>
          <w:lang w:val="it-CH"/>
        </w:rPr>
      </w:pPr>
      <w:r>
        <w:rPr>
          <w:rFonts w:cs="Arial"/>
          <w:b/>
          <w:noProof/>
          <w:sz w:val="24"/>
          <w:lang w:val="it-CH"/>
        </w:rPr>
        <w:t>EP02 Mesocco Nord IP</w:t>
      </w:r>
      <w:r w:rsidR="009706AA">
        <w:rPr>
          <w:rFonts w:cs="Arial"/>
          <w:b/>
          <w:noProof/>
          <w:sz w:val="24"/>
          <w:lang w:val="it-CH"/>
        </w:rPr>
        <w:tab/>
      </w:r>
    </w:p>
    <w:p w14:paraId="1CA80526" w14:textId="77777777" w:rsidR="009706AA" w:rsidRDefault="009706AA" w:rsidP="00E5132F">
      <w:pPr>
        <w:rPr>
          <w:lang w:val="it-CH"/>
        </w:rPr>
      </w:pPr>
    </w:p>
    <w:p w14:paraId="76F04552" w14:textId="77777777" w:rsidR="009706AA" w:rsidRDefault="009706AA" w:rsidP="00E5132F">
      <w:pPr>
        <w:rPr>
          <w:lang w:val="it-CH"/>
        </w:rPr>
      </w:pPr>
    </w:p>
    <w:p w14:paraId="185303DB" w14:textId="74DA54B3" w:rsidR="00E5132F" w:rsidRDefault="00E5132F" w:rsidP="00E5132F">
      <w:pPr>
        <w:rPr>
          <w:lang w:val="it-CH"/>
        </w:rPr>
      </w:pPr>
      <w:r>
        <w:rPr>
          <w:lang w:val="it-CH"/>
        </w:rPr>
        <w:t>Le ditte:</w:t>
      </w:r>
    </w:p>
    <w:p w14:paraId="43C7A1E1" w14:textId="77777777" w:rsidR="00E5132F" w:rsidRDefault="00E5132F" w:rsidP="00E5132F">
      <w:pPr>
        <w:rPr>
          <w:lang w:val="it-CH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06"/>
      </w:tblGrid>
      <w:tr w:rsidR="00E5132F" w:rsidRPr="001277FD" w14:paraId="1CEBF86A" w14:textId="77777777" w:rsidTr="00980013">
        <w:trPr>
          <w:trHeight w:val="340"/>
        </w:trPr>
        <w:tc>
          <w:tcPr>
            <w:tcW w:w="9606" w:type="dxa"/>
            <w:shd w:val="clear" w:color="auto" w:fill="auto"/>
          </w:tcPr>
          <w:p w14:paraId="5C9A0CDA" w14:textId="77777777" w:rsidR="00E5132F" w:rsidRPr="001277FD" w:rsidRDefault="00E5132F" w:rsidP="00E0292C">
            <w:pPr>
              <w:rPr>
                <w:rFonts w:cs="Arial"/>
                <w:b/>
                <w:sz w:val="20"/>
              </w:rPr>
            </w:pPr>
            <w:r w:rsidRPr="001277FD">
              <w:rPr>
                <w:rFonts w:cs="Arial"/>
                <w:b/>
                <w:sz w:val="20"/>
              </w:rPr>
              <w:t xml:space="preserve">Ditta </w:t>
            </w:r>
          </w:p>
        </w:tc>
      </w:tr>
      <w:tr w:rsidR="00E5132F" w:rsidRPr="001277FD" w14:paraId="28B3EFD4" w14:textId="77777777" w:rsidTr="00980013">
        <w:trPr>
          <w:trHeight w:val="340"/>
        </w:trPr>
        <w:tc>
          <w:tcPr>
            <w:tcW w:w="9606" w:type="dxa"/>
            <w:shd w:val="clear" w:color="auto" w:fill="auto"/>
          </w:tcPr>
          <w:p w14:paraId="23A5BF98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  <w:tr w:rsidR="00E5132F" w:rsidRPr="001277FD" w14:paraId="3618212C" w14:textId="77777777" w:rsidTr="00980013">
        <w:trPr>
          <w:trHeight w:val="340"/>
        </w:trPr>
        <w:tc>
          <w:tcPr>
            <w:tcW w:w="9606" w:type="dxa"/>
            <w:shd w:val="clear" w:color="auto" w:fill="auto"/>
          </w:tcPr>
          <w:p w14:paraId="1A04680B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  <w:tr w:rsidR="00E5132F" w:rsidRPr="001277FD" w14:paraId="3CAA8251" w14:textId="77777777" w:rsidTr="00980013">
        <w:trPr>
          <w:trHeight w:val="340"/>
        </w:trPr>
        <w:tc>
          <w:tcPr>
            <w:tcW w:w="9606" w:type="dxa"/>
            <w:shd w:val="clear" w:color="auto" w:fill="auto"/>
          </w:tcPr>
          <w:p w14:paraId="56BD7125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  <w:tr w:rsidR="00E5132F" w:rsidRPr="001277FD" w14:paraId="289BF402" w14:textId="77777777" w:rsidTr="00980013">
        <w:trPr>
          <w:trHeight w:val="340"/>
        </w:trPr>
        <w:tc>
          <w:tcPr>
            <w:tcW w:w="9606" w:type="dxa"/>
            <w:shd w:val="clear" w:color="auto" w:fill="auto"/>
          </w:tcPr>
          <w:p w14:paraId="74562A26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  <w:tr w:rsidR="00E5132F" w:rsidRPr="001277FD" w14:paraId="72ED7C50" w14:textId="77777777" w:rsidTr="00980013">
        <w:trPr>
          <w:trHeight w:val="340"/>
        </w:trPr>
        <w:tc>
          <w:tcPr>
            <w:tcW w:w="9606" w:type="dxa"/>
            <w:shd w:val="clear" w:color="auto" w:fill="auto"/>
          </w:tcPr>
          <w:p w14:paraId="01ECC27A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</w:tr>
    </w:tbl>
    <w:p w14:paraId="1BC6F989" w14:textId="77777777" w:rsidR="00E5132F" w:rsidRPr="00297FF0" w:rsidRDefault="00E5132F" w:rsidP="00E5132F">
      <w:pPr>
        <w:rPr>
          <w:lang w:val="it-CH"/>
        </w:rPr>
      </w:pPr>
    </w:p>
    <w:p w14:paraId="3B5FB989" w14:textId="16961FE9" w:rsidR="00E5132F" w:rsidRPr="00297FF0" w:rsidRDefault="00E5132F" w:rsidP="00E5132F">
      <w:pPr>
        <w:rPr>
          <w:lang w:val="it-CH"/>
        </w:rPr>
      </w:pPr>
      <w:r w:rsidRPr="002D7E7A">
        <w:rPr>
          <w:lang w:val="it-CH"/>
        </w:rPr>
        <w:t xml:space="preserve">Dichiarano di essersi costituite in CONSORZIO sotto la forma giuridica della società semplice ai sensi degli articoli 530 e seguenti del CO per l’esecuzione </w:t>
      </w:r>
      <w:r>
        <w:rPr>
          <w:lang w:val="it-CH"/>
        </w:rPr>
        <w:t>di prestazioni di Direzione Locale dei Lavori</w:t>
      </w:r>
      <w:r w:rsidR="00980013">
        <w:rPr>
          <w:lang w:val="it-CH"/>
        </w:rPr>
        <w:t xml:space="preserve"> (DLL)</w:t>
      </w:r>
      <w:r w:rsidR="007B7C6B">
        <w:rPr>
          <w:lang w:val="it-CH"/>
        </w:rPr>
        <w:t>.</w:t>
      </w:r>
    </w:p>
    <w:p w14:paraId="625DA285" w14:textId="77777777" w:rsidR="00E5132F" w:rsidRDefault="00E5132F" w:rsidP="00E5132F">
      <w:pPr>
        <w:rPr>
          <w:lang w:val="it-CH"/>
        </w:rPr>
      </w:pPr>
    </w:p>
    <w:p w14:paraId="3D30BBC8" w14:textId="77777777" w:rsidR="00E5132F" w:rsidRDefault="00E5132F" w:rsidP="00E5132F">
      <w:pPr>
        <w:rPr>
          <w:lang w:val="it-CH"/>
        </w:rPr>
      </w:pPr>
    </w:p>
    <w:p w14:paraId="11A0BDFA" w14:textId="77777777" w:rsidR="00E5132F" w:rsidRPr="002D7E7A" w:rsidRDefault="00E5132F" w:rsidP="00E5132F">
      <w:pPr>
        <w:rPr>
          <w:b/>
          <w:lang w:val="it-CH"/>
        </w:rPr>
      </w:pPr>
      <w:r w:rsidRPr="002D7E7A">
        <w:rPr>
          <w:b/>
          <w:lang w:val="it-CH"/>
        </w:rPr>
        <w:t>Denominazione ed indirizzo del CONSORZIO:</w:t>
      </w:r>
    </w:p>
    <w:p w14:paraId="5EA4DCE3" w14:textId="77777777" w:rsidR="00E5132F" w:rsidRDefault="00E5132F" w:rsidP="00E5132F">
      <w:pPr>
        <w:rPr>
          <w:b/>
          <w:bCs/>
          <w:lang w:val="it-CH"/>
        </w:rPr>
      </w:pPr>
    </w:p>
    <w:p w14:paraId="75BACBB9" w14:textId="77777777" w:rsidR="00E5132F" w:rsidRPr="00063E94" w:rsidRDefault="00E5132F" w:rsidP="00E5132F">
      <w:pPr>
        <w:rPr>
          <w:b/>
          <w:bCs/>
          <w:lang w:val="it-CH"/>
        </w:rPr>
      </w:pPr>
      <w:r w:rsidRPr="00063E94">
        <w:rPr>
          <w:b/>
          <w:bCs/>
          <w:lang w:val="it-CH"/>
        </w:rPr>
        <w:t xml:space="preserve">Nome del consorzio: </w:t>
      </w:r>
      <w:r w:rsidRPr="00063E94">
        <w:rPr>
          <w:b/>
          <w:bCs/>
          <w:lang w:val="it-CH"/>
        </w:rPr>
        <w:tab/>
        <w:t>…………………</w:t>
      </w:r>
      <w:r>
        <w:rPr>
          <w:b/>
          <w:bCs/>
          <w:lang w:val="it-CH"/>
        </w:rPr>
        <w:t>.......................</w:t>
      </w:r>
    </w:p>
    <w:p w14:paraId="1A26818E" w14:textId="77777777" w:rsidR="00E5132F" w:rsidRDefault="00E5132F" w:rsidP="00E5132F">
      <w:pPr>
        <w:rPr>
          <w:highlight w:val="red"/>
          <w:lang w:val="it-CH"/>
        </w:rPr>
      </w:pPr>
    </w:p>
    <w:p w14:paraId="5244D61D" w14:textId="77777777" w:rsidR="00E5132F" w:rsidRDefault="00E5132F" w:rsidP="00E5132F">
      <w:pPr>
        <w:rPr>
          <w:lang w:val="it-CH"/>
        </w:rPr>
      </w:pPr>
      <w:r w:rsidRPr="002D7E7A">
        <w:rPr>
          <w:lang w:val="it-CH"/>
        </w:rPr>
        <w:t>Indirizzo:</w:t>
      </w:r>
      <w:r w:rsidRPr="002D7E7A">
        <w:rPr>
          <w:lang w:val="it-CH"/>
        </w:rPr>
        <w:tab/>
      </w:r>
      <w:r w:rsidRPr="002D7E7A">
        <w:rPr>
          <w:lang w:val="it-CH"/>
        </w:rPr>
        <w:tab/>
      </w:r>
      <w:r w:rsidRPr="002D7E7A">
        <w:rPr>
          <w:lang w:val="it-CH"/>
        </w:rPr>
        <w:tab/>
        <w:t>……</w:t>
      </w:r>
      <w:r>
        <w:rPr>
          <w:lang w:val="it-CH"/>
        </w:rPr>
        <w:t>.........................................</w:t>
      </w:r>
    </w:p>
    <w:p w14:paraId="35D6F2D9" w14:textId="77777777" w:rsidR="00E5132F" w:rsidRPr="00063E94" w:rsidRDefault="00E5132F" w:rsidP="00E5132F">
      <w:pPr>
        <w:rPr>
          <w:lang w:val="it-CH"/>
        </w:rPr>
      </w:pPr>
    </w:p>
    <w:p w14:paraId="122F4048" w14:textId="77777777" w:rsidR="00E5132F" w:rsidRDefault="00E5132F" w:rsidP="00E5132F">
      <w:pPr>
        <w:ind w:left="2124" w:firstLine="708"/>
        <w:rPr>
          <w:lang w:val="it-CH"/>
        </w:rPr>
      </w:pPr>
      <w:r>
        <w:rPr>
          <w:lang w:val="it-CH"/>
        </w:rPr>
        <w:t>.................................................</w:t>
      </w:r>
    </w:p>
    <w:p w14:paraId="39C1CEA4" w14:textId="77777777" w:rsidR="00E5132F" w:rsidRDefault="00E5132F" w:rsidP="00E5132F">
      <w:pPr>
        <w:rPr>
          <w:lang w:val="it-CH"/>
        </w:rPr>
      </w:pPr>
    </w:p>
    <w:p w14:paraId="5B21442A" w14:textId="77777777" w:rsidR="00E5132F" w:rsidRDefault="00E5132F" w:rsidP="00E5132F">
      <w:pPr>
        <w:rPr>
          <w:b/>
          <w:lang w:val="it-CH"/>
        </w:rPr>
      </w:pPr>
      <w:r w:rsidRPr="002D7E7A">
        <w:rPr>
          <w:b/>
          <w:lang w:val="it-CH"/>
        </w:rPr>
        <w:t>Partecipazione al consorzio</w:t>
      </w:r>
    </w:p>
    <w:p w14:paraId="2640F040" w14:textId="77777777" w:rsidR="00E5132F" w:rsidRPr="002D7E7A" w:rsidRDefault="00E5132F" w:rsidP="00E5132F">
      <w:pPr>
        <w:rPr>
          <w:b/>
          <w:lang w:val="it-CH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8"/>
        <w:gridCol w:w="3430"/>
        <w:gridCol w:w="3402"/>
      </w:tblGrid>
      <w:tr w:rsidR="00E5132F" w:rsidRPr="001277FD" w14:paraId="7A629020" w14:textId="77777777" w:rsidTr="00E0292C">
        <w:tc>
          <w:tcPr>
            <w:tcW w:w="2806" w:type="dxa"/>
            <w:shd w:val="clear" w:color="auto" w:fill="auto"/>
          </w:tcPr>
          <w:p w14:paraId="244D9DCB" w14:textId="77777777" w:rsidR="00E5132F" w:rsidRPr="001277FD" w:rsidRDefault="00E5132F" w:rsidP="00E0292C">
            <w:pPr>
              <w:rPr>
                <w:rFonts w:cs="Arial"/>
                <w:b/>
                <w:sz w:val="20"/>
              </w:rPr>
            </w:pPr>
            <w:r w:rsidRPr="001277FD">
              <w:rPr>
                <w:rFonts w:cs="Arial"/>
                <w:b/>
                <w:sz w:val="20"/>
              </w:rPr>
              <w:t>Ditta / Studio d’ingegneria</w:t>
            </w:r>
          </w:p>
        </w:tc>
        <w:tc>
          <w:tcPr>
            <w:tcW w:w="3523" w:type="dxa"/>
            <w:shd w:val="clear" w:color="auto" w:fill="auto"/>
          </w:tcPr>
          <w:p w14:paraId="50AB46B8" w14:textId="77777777" w:rsidR="00E5132F" w:rsidRPr="00F113E4" w:rsidRDefault="00E5132F" w:rsidP="00E0292C">
            <w:pPr>
              <w:rPr>
                <w:rFonts w:cs="Arial"/>
                <w:b/>
                <w:i/>
                <w:sz w:val="20"/>
                <w:lang w:val="it-CH"/>
              </w:rPr>
            </w:pPr>
            <w:r w:rsidRPr="00F113E4">
              <w:rPr>
                <w:rFonts w:cs="Arial"/>
                <w:b/>
                <w:sz w:val="20"/>
                <w:lang w:val="it-CH"/>
              </w:rPr>
              <w:t>% di partecipazione all’interno del consorzio</w:t>
            </w:r>
          </w:p>
        </w:tc>
        <w:tc>
          <w:tcPr>
            <w:tcW w:w="3525" w:type="dxa"/>
            <w:shd w:val="clear" w:color="auto" w:fill="auto"/>
          </w:tcPr>
          <w:p w14:paraId="55C4CFBE" w14:textId="77777777" w:rsidR="00E5132F" w:rsidRPr="001277FD" w:rsidRDefault="00E5132F" w:rsidP="00E0292C">
            <w:pPr>
              <w:rPr>
                <w:rFonts w:cs="Arial"/>
                <w:b/>
                <w:i/>
                <w:sz w:val="20"/>
              </w:rPr>
            </w:pPr>
            <w:r w:rsidRPr="001277FD">
              <w:rPr>
                <w:rFonts w:cs="Arial"/>
                <w:b/>
                <w:sz w:val="20"/>
              </w:rPr>
              <w:t>Impresa capofila</w:t>
            </w:r>
          </w:p>
        </w:tc>
      </w:tr>
      <w:tr w:rsidR="00E5132F" w:rsidRPr="001277FD" w14:paraId="0B192E92" w14:textId="77777777" w:rsidTr="00980013">
        <w:trPr>
          <w:trHeight w:val="340"/>
        </w:trPr>
        <w:tc>
          <w:tcPr>
            <w:tcW w:w="2806" w:type="dxa"/>
            <w:shd w:val="clear" w:color="auto" w:fill="auto"/>
          </w:tcPr>
          <w:p w14:paraId="32400F3E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5E957B7D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27AF4C91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r w:rsidRPr="001277FD">
              <w:rPr>
                <w:rFonts w:cs="Arial"/>
                <w:i/>
                <w:sz w:val="20"/>
              </w:rPr>
              <w:t xml:space="preserve">Impresa capofila </w:t>
            </w:r>
          </w:p>
        </w:tc>
      </w:tr>
      <w:tr w:rsidR="00E5132F" w:rsidRPr="001277FD" w14:paraId="589426DE" w14:textId="77777777" w:rsidTr="00980013">
        <w:trPr>
          <w:trHeight w:val="340"/>
        </w:trPr>
        <w:tc>
          <w:tcPr>
            <w:tcW w:w="2806" w:type="dxa"/>
            <w:shd w:val="clear" w:color="auto" w:fill="auto"/>
          </w:tcPr>
          <w:p w14:paraId="601C4CFC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38C2575C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129E28E9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r w:rsidRPr="001277FD">
              <w:rPr>
                <w:rFonts w:cs="Arial"/>
                <w:i/>
                <w:sz w:val="20"/>
              </w:rPr>
              <w:t>Membro</w:t>
            </w:r>
          </w:p>
        </w:tc>
      </w:tr>
      <w:tr w:rsidR="00E5132F" w:rsidRPr="001277FD" w14:paraId="0A4650B3" w14:textId="77777777" w:rsidTr="00980013">
        <w:trPr>
          <w:trHeight w:val="340"/>
        </w:trPr>
        <w:tc>
          <w:tcPr>
            <w:tcW w:w="2806" w:type="dxa"/>
            <w:shd w:val="clear" w:color="auto" w:fill="auto"/>
          </w:tcPr>
          <w:p w14:paraId="46A403A4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1D2C811F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4F62543C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r w:rsidRPr="001277FD">
              <w:rPr>
                <w:rFonts w:cs="Arial"/>
                <w:i/>
                <w:sz w:val="20"/>
              </w:rPr>
              <w:t>Membro</w:t>
            </w:r>
          </w:p>
        </w:tc>
      </w:tr>
      <w:tr w:rsidR="00E5132F" w:rsidRPr="001277FD" w14:paraId="18C8DFE7" w14:textId="77777777" w:rsidTr="00980013">
        <w:trPr>
          <w:trHeight w:val="340"/>
        </w:trPr>
        <w:tc>
          <w:tcPr>
            <w:tcW w:w="2806" w:type="dxa"/>
            <w:shd w:val="clear" w:color="auto" w:fill="auto"/>
          </w:tcPr>
          <w:p w14:paraId="4692A0C5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022E72D2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4AF7A02E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r w:rsidRPr="001277FD">
              <w:rPr>
                <w:rFonts w:cs="Arial"/>
                <w:i/>
                <w:sz w:val="20"/>
              </w:rPr>
              <w:t>Membro</w:t>
            </w:r>
          </w:p>
        </w:tc>
      </w:tr>
      <w:tr w:rsidR="00E5132F" w:rsidRPr="001277FD" w14:paraId="69D5CD71" w14:textId="77777777" w:rsidTr="00980013">
        <w:trPr>
          <w:trHeight w:val="340"/>
        </w:trPr>
        <w:tc>
          <w:tcPr>
            <w:tcW w:w="2806" w:type="dxa"/>
            <w:shd w:val="clear" w:color="auto" w:fill="auto"/>
          </w:tcPr>
          <w:p w14:paraId="6D426D91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3" w:type="dxa"/>
            <w:shd w:val="clear" w:color="auto" w:fill="auto"/>
          </w:tcPr>
          <w:p w14:paraId="28724CE9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</w:p>
        </w:tc>
        <w:tc>
          <w:tcPr>
            <w:tcW w:w="3525" w:type="dxa"/>
            <w:shd w:val="clear" w:color="auto" w:fill="auto"/>
          </w:tcPr>
          <w:p w14:paraId="43FD5C96" w14:textId="77777777" w:rsidR="00E5132F" w:rsidRPr="001277FD" w:rsidRDefault="00E5132F" w:rsidP="00E0292C">
            <w:pPr>
              <w:rPr>
                <w:rFonts w:cs="Arial"/>
                <w:i/>
                <w:sz w:val="20"/>
              </w:rPr>
            </w:pPr>
            <w:r w:rsidRPr="001277FD">
              <w:rPr>
                <w:rFonts w:cs="Arial"/>
                <w:i/>
                <w:sz w:val="20"/>
              </w:rPr>
              <w:t>Membro</w:t>
            </w:r>
          </w:p>
        </w:tc>
      </w:tr>
    </w:tbl>
    <w:p w14:paraId="4A3757EB" w14:textId="77777777" w:rsidR="00E5132F" w:rsidRDefault="00E5132F" w:rsidP="00E5132F">
      <w:pPr>
        <w:rPr>
          <w:b/>
          <w:bCs/>
          <w:lang w:val="it-CH"/>
        </w:rPr>
      </w:pPr>
    </w:p>
    <w:p w14:paraId="4834B37A" w14:textId="77777777" w:rsidR="00E5132F" w:rsidRDefault="00E5132F" w:rsidP="00E5132F">
      <w:pPr>
        <w:rPr>
          <w:b/>
          <w:bCs/>
          <w:lang w:val="it-CH"/>
        </w:rPr>
      </w:pPr>
      <w:r w:rsidRPr="00F113E4">
        <w:rPr>
          <w:rFonts w:cs="Arial"/>
          <w:sz w:val="20"/>
          <w:lang w:val="it-CH"/>
        </w:rPr>
        <w:t>Le ditte consorziate dichiarano altresì di essere responsabili sia singolarmente che solidalmente nei confronti del Committente.</w:t>
      </w:r>
    </w:p>
    <w:p w14:paraId="28D638BF" w14:textId="77777777" w:rsidR="00E5132F" w:rsidRDefault="00E5132F" w:rsidP="00E5132F">
      <w:pPr>
        <w:rPr>
          <w:lang w:val="it-CH"/>
        </w:rPr>
      </w:pPr>
    </w:p>
    <w:p w14:paraId="3D4BC0AB" w14:textId="77777777" w:rsidR="00E5132F" w:rsidRDefault="00E5132F" w:rsidP="00E5132F">
      <w:pPr>
        <w:rPr>
          <w:lang w:val="it-CH"/>
        </w:rPr>
      </w:pPr>
    </w:p>
    <w:p w14:paraId="1E2B2C53" w14:textId="77777777" w:rsidR="00E5132F" w:rsidRDefault="00E5132F" w:rsidP="00E5132F">
      <w:pPr>
        <w:ind w:left="4248" w:firstLine="708"/>
        <w:rPr>
          <w:lang w:val="it-CH"/>
        </w:rPr>
      </w:pPr>
      <w:r>
        <w:rPr>
          <w:lang w:val="it-CH"/>
        </w:rPr>
        <w:t>Firme:</w:t>
      </w:r>
      <w:r>
        <w:rPr>
          <w:lang w:val="it-CH"/>
        </w:rPr>
        <w:tab/>
      </w:r>
      <w:r w:rsidRPr="002D7E7A">
        <w:rPr>
          <w:lang w:val="it-CH"/>
        </w:rPr>
        <w:t>……</w:t>
      </w:r>
      <w:r>
        <w:rPr>
          <w:lang w:val="it-CH"/>
        </w:rPr>
        <w:t>..........................................</w:t>
      </w:r>
    </w:p>
    <w:p w14:paraId="79503B93" w14:textId="77777777" w:rsidR="00E5132F" w:rsidRPr="00063E94" w:rsidRDefault="00E5132F" w:rsidP="00E5132F">
      <w:pPr>
        <w:rPr>
          <w:lang w:val="it-CH"/>
        </w:rPr>
      </w:pPr>
    </w:p>
    <w:p w14:paraId="160A64ED" w14:textId="77777777" w:rsidR="00E5132F" w:rsidRDefault="00E5132F" w:rsidP="00E5132F">
      <w:pPr>
        <w:ind w:left="4956" w:firstLine="708"/>
        <w:rPr>
          <w:lang w:val="it-CH"/>
        </w:rPr>
      </w:pPr>
      <w:r>
        <w:rPr>
          <w:lang w:val="it-CH"/>
        </w:rPr>
        <w:t>................................................</w:t>
      </w:r>
    </w:p>
    <w:p w14:paraId="27CE8894" w14:textId="77777777" w:rsidR="00E5132F" w:rsidRDefault="00E5132F">
      <w:pPr>
        <w:jc w:val="left"/>
        <w:rPr>
          <w:rFonts w:cs="Arial"/>
          <w:b/>
          <w:bCs/>
          <w:sz w:val="24"/>
          <w:szCs w:val="24"/>
          <w:lang w:val="it-IT" w:eastAsia="it-IT"/>
        </w:rPr>
      </w:pPr>
      <w:r>
        <w:rPr>
          <w:rFonts w:cs="Arial"/>
          <w:b/>
          <w:bCs/>
          <w:sz w:val="24"/>
          <w:szCs w:val="24"/>
          <w:lang w:val="it-IT" w:eastAsia="it-IT"/>
        </w:rPr>
        <w:br w:type="page"/>
      </w:r>
    </w:p>
    <w:p w14:paraId="395A5D3F" w14:textId="77777777" w:rsidR="001002D1" w:rsidRPr="001002D1" w:rsidRDefault="00F113E4" w:rsidP="001002D1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>
        <w:rPr>
          <w:rFonts w:cs="Arial"/>
          <w:b/>
          <w:bCs/>
          <w:sz w:val="24"/>
          <w:szCs w:val="24"/>
          <w:lang w:val="it-IT" w:eastAsia="it-IT"/>
        </w:rPr>
        <w:lastRenderedPageBreak/>
        <w:t>1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>.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ab/>
      </w:r>
      <w:r w:rsidR="001002D1" w:rsidRPr="001002D1">
        <w:rPr>
          <w:rFonts w:cs="Arial"/>
          <w:b/>
          <w:bCs/>
          <w:sz w:val="24"/>
          <w:szCs w:val="24"/>
          <w:lang w:val="it-IT" w:eastAsia="it-IT"/>
        </w:rPr>
        <w:t>Presentazione dell'offerente</w:t>
      </w:r>
    </w:p>
    <w:p w14:paraId="5AB81EAA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</w:p>
    <w:p w14:paraId="647D455C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Composizione del consorzio</w:t>
      </w:r>
    </w:p>
    <w:p w14:paraId="34DABFF3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</w:p>
    <w:p w14:paraId="4702ABD6" w14:textId="77777777" w:rsidR="001002D1" w:rsidRPr="001002D1" w:rsidRDefault="001002D1" w:rsidP="001002D1">
      <w:pPr>
        <w:autoSpaceDE w:val="0"/>
        <w:autoSpaceDN w:val="0"/>
        <w:adjustRightInd w:val="0"/>
        <w:spacing w:after="120"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Ufficio capofila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2"/>
        <w:gridCol w:w="6158"/>
      </w:tblGrid>
      <w:tr w:rsidR="001002D1" w:rsidRPr="009706AA" w14:paraId="131C0AC2" w14:textId="77777777" w:rsidTr="000C671A">
        <w:tc>
          <w:tcPr>
            <w:tcW w:w="3510" w:type="dxa"/>
            <w:shd w:val="clear" w:color="auto" w:fill="D9D9D9"/>
          </w:tcPr>
          <w:p w14:paraId="4C87136C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Nome dell'offerente singolo o</w:t>
            </w:r>
          </w:p>
          <w:p w14:paraId="7500F88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dell'ufficio capofila:</w:t>
            </w:r>
          </w:p>
          <w:p w14:paraId="414BABF6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0F10D08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3BEB532F" w14:textId="77777777" w:rsidTr="000C671A">
        <w:tc>
          <w:tcPr>
            <w:tcW w:w="3510" w:type="dxa"/>
            <w:shd w:val="clear" w:color="auto" w:fill="D9D9D9"/>
          </w:tcPr>
          <w:p w14:paraId="35D56DCC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Indirizzo:</w:t>
            </w:r>
          </w:p>
          <w:p w14:paraId="57E2033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14A292ED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12B4FC5E" w14:textId="77777777" w:rsidTr="000C671A">
        <w:tc>
          <w:tcPr>
            <w:tcW w:w="3510" w:type="dxa"/>
            <w:shd w:val="clear" w:color="auto" w:fill="D9D9D9"/>
          </w:tcPr>
          <w:p w14:paraId="4DE2F7A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Telefono:</w:t>
            </w:r>
          </w:p>
          <w:p w14:paraId="1744C49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Fax:</w:t>
            </w:r>
          </w:p>
          <w:p w14:paraId="4436FB1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E-Mail:</w:t>
            </w:r>
          </w:p>
          <w:p w14:paraId="0C4CB06D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7519091B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  <w:p w14:paraId="5C7F43E6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  <w:p w14:paraId="195CA86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</w:tbl>
    <w:p w14:paraId="4442552D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3FCA6D93" w14:textId="77777777" w:rsidR="001002D1" w:rsidRPr="001002D1" w:rsidRDefault="001002D1" w:rsidP="001002D1">
      <w:pPr>
        <w:autoSpaceDE w:val="0"/>
        <w:autoSpaceDN w:val="0"/>
        <w:adjustRightInd w:val="0"/>
        <w:spacing w:after="120"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Componenti del consorzio (Nome e luogo)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8"/>
        <w:gridCol w:w="6172"/>
      </w:tblGrid>
      <w:tr w:rsidR="001002D1" w:rsidRPr="001002D1" w14:paraId="660128C4" w14:textId="77777777" w:rsidTr="000C671A">
        <w:tc>
          <w:tcPr>
            <w:tcW w:w="3510" w:type="dxa"/>
            <w:shd w:val="clear" w:color="auto" w:fill="D9D9D9"/>
          </w:tcPr>
          <w:p w14:paraId="53DA6C27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capofila 1:</w:t>
            </w:r>
          </w:p>
          <w:p w14:paraId="7D740681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672A8A1B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1AB33052" w14:textId="77777777" w:rsidTr="000C671A">
        <w:tc>
          <w:tcPr>
            <w:tcW w:w="3510" w:type="dxa"/>
            <w:shd w:val="clear" w:color="auto" w:fill="D9D9D9"/>
          </w:tcPr>
          <w:p w14:paraId="5585C3D0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2:</w:t>
            </w:r>
          </w:p>
          <w:p w14:paraId="07B5EFE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69C08B76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463F6677" w14:textId="77777777" w:rsidTr="000C671A">
        <w:tc>
          <w:tcPr>
            <w:tcW w:w="3510" w:type="dxa"/>
            <w:shd w:val="clear" w:color="auto" w:fill="D9D9D9"/>
          </w:tcPr>
          <w:p w14:paraId="6751765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3:</w:t>
            </w:r>
          </w:p>
          <w:p w14:paraId="3B356BB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0B72980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74BEDBAD" w14:textId="77777777" w:rsidTr="000C671A">
        <w:tc>
          <w:tcPr>
            <w:tcW w:w="3510" w:type="dxa"/>
            <w:shd w:val="clear" w:color="auto" w:fill="D9D9D9"/>
          </w:tcPr>
          <w:p w14:paraId="094AAADE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4:</w:t>
            </w:r>
          </w:p>
          <w:p w14:paraId="1089ACA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0CB0C69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58891991" w14:textId="77777777" w:rsidTr="000C671A">
        <w:tc>
          <w:tcPr>
            <w:tcW w:w="3510" w:type="dxa"/>
            <w:shd w:val="clear" w:color="auto" w:fill="D9D9D9"/>
          </w:tcPr>
          <w:p w14:paraId="58FE79B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Ufficio 5:</w:t>
            </w:r>
          </w:p>
          <w:p w14:paraId="3590B468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0B65B97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</w:tbl>
    <w:p w14:paraId="1EA6BBE0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 xml:space="preserve"> (se necessario inserire ulteriori righe)</w:t>
      </w:r>
    </w:p>
    <w:p w14:paraId="7D823EF0" w14:textId="77777777" w:rsidR="001002D1" w:rsidRPr="001002D1" w:rsidRDefault="001002D1" w:rsidP="001002D1">
      <w:pPr>
        <w:jc w:val="left"/>
        <w:rPr>
          <w:sz w:val="20"/>
          <w:szCs w:val="22"/>
          <w:lang w:val="it-CH"/>
        </w:rPr>
      </w:pPr>
      <w:r w:rsidRPr="001002D1">
        <w:rPr>
          <w:sz w:val="20"/>
          <w:szCs w:val="22"/>
          <w:lang w:val="it-CH"/>
        </w:rPr>
        <w:br w:type="page"/>
      </w:r>
    </w:p>
    <w:p w14:paraId="08B570BB" w14:textId="77777777" w:rsidR="001002D1" w:rsidRPr="001002D1" w:rsidRDefault="001002D1" w:rsidP="001002D1">
      <w:pPr>
        <w:autoSpaceDE w:val="0"/>
        <w:autoSpaceDN w:val="0"/>
        <w:adjustRightInd w:val="0"/>
        <w:spacing w:before="120"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lastRenderedPageBreak/>
        <w:t>Dati specifici</w:t>
      </w:r>
    </w:p>
    <w:p w14:paraId="33B26D02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</w:p>
    <w:p w14:paraId="5F0CAC9B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La tabella seguente deve essere compilata per ognuna delle ditte componenti il consorzio, compresi</w:t>
      </w:r>
    </w:p>
    <w:p w14:paraId="0446B012" w14:textId="77777777" w:rsidR="001002D1" w:rsidRPr="001002D1" w:rsidRDefault="001002D1" w:rsidP="001002D1">
      <w:pPr>
        <w:autoSpaceDE w:val="0"/>
        <w:autoSpaceDN w:val="0"/>
        <w:adjustRightInd w:val="0"/>
        <w:spacing w:after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i submandatari dello stesso consorzio.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18"/>
        <w:gridCol w:w="6152"/>
      </w:tblGrid>
      <w:tr w:rsidR="001002D1" w:rsidRPr="001002D1" w14:paraId="3155AAEA" w14:textId="77777777" w:rsidTr="000C671A">
        <w:tc>
          <w:tcPr>
            <w:tcW w:w="3510" w:type="dxa"/>
            <w:shd w:val="clear" w:color="auto" w:fill="D9D9D9"/>
          </w:tcPr>
          <w:p w14:paraId="26DD5C6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Nome e indirizzo:</w:t>
            </w:r>
          </w:p>
          <w:p w14:paraId="152DFE2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207B32B9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146A990B" w14:textId="77777777" w:rsidTr="000C671A">
        <w:tc>
          <w:tcPr>
            <w:tcW w:w="3510" w:type="dxa"/>
            <w:shd w:val="clear" w:color="auto" w:fill="D9D9D9"/>
          </w:tcPr>
          <w:p w14:paraId="3E8AA65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Telefono:</w:t>
            </w:r>
          </w:p>
          <w:p w14:paraId="681BBDC1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Fax:</w:t>
            </w:r>
          </w:p>
          <w:p w14:paraId="0B4B7BC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E-Mail:</w:t>
            </w:r>
          </w:p>
          <w:p w14:paraId="69D7E232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1A0D89C2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3F21F71D" w14:textId="77777777" w:rsidTr="000C671A">
        <w:tc>
          <w:tcPr>
            <w:tcW w:w="3510" w:type="dxa"/>
            <w:shd w:val="clear" w:color="auto" w:fill="D9D9D9"/>
          </w:tcPr>
          <w:p w14:paraId="587DEBF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Ragione sociale:</w:t>
            </w:r>
          </w:p>
          <w:p w14:paraId="71D38DE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Data dell'iscrizione al registro di</w:t>
            </w:r>
          </w:p>
          <w:p w14:paraId="5BF7787C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commercio:</w:t>
            </w:r>
          </w:p>
          <w:p w14:paraId="3FD61546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12FAEB4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14D14212" w14:textId="77777777" w:rsidTr="000C671A">
        <w:tc>
          <w:tcPr>
            <w:tcW w:w="3510" w:type="dxa"/>
            <w:shd w:val="clear" w:color="auto" w:fill="D9D9D9"/>
          </w:tcPr>
          <w:p w14:paraId="1511DCF8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Appartenenza:</w:t>
            </w:r>
          </w:p>
          <w:p w14:paraId="6956C9DE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418B3732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7640581E" w14:textId="77777777" w:rsidTr="000C671A">
        <w:tc>
          <w:tcPr>
            <w:tcW w:w="3510" w:type="dxa"/>
            <w:shd w:val="clear" w:color="auto" w:fill="D9D9D9"/>
          </w:tcPr>
          <w:p w14:paraId="3AE07C43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Sede principale:</w:t>
            </w:r>
          </w:p>
          <w:p w14:paraId="510BFA5E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5390D4CB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1C0EF1BF" w14:textId="77777777" w:rsidTr="000C671A">
        <w:tc>
          <w:tcPr>
            <w:tcW w:w="3510" w:type="dxa"/>
            <w:shd w:val="clear" w:color="auto" w:fill="D9D9D9"/>
          </w:tcPr>
          <w:p w14:paraId="1D817814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Filiali:</w:t>
            </w:r>
          </w:p>
          <w:p w14:paraId="0AE85071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0D62A2DF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9706AA" w14:paraId="401BC0B0" w14:textId="77777777" w:rsidTr="000C671A">
        <w:tc>
          <w:tcPr>
            <w:tcW w:w="3510" w:type="dxa"/>
            <w:shd w:val="clear" w:color="auto" w:fill="D9D9D9"/>
          </w:tcPr>
          <w:p w14:paraId="045CF0BA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Filiale che seguirà il mandato:</w:t>
            </w:r>
          </w:p>
          <w:p w14:paraId="7C8BB5DB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16CC8BCC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  <w:tr w:rsidR="001002D1" w:rsidRPr="001002D1" w14:paraId="382C67F9" w14:textId="77777777" w:rsidTr="000C671A">
        <w:tc>
          <w:tcPr>
            <w:tcW w:w="3510" w:type="dxa"/>
            <w:shd w:val="clear" w:color="auto" w:fill="D9D9D9"/>
          </w:tcPr>
          <w:p w14:paraId="03BC06E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  <w:r w:rsidRPr="001002D1">
              <w:rPr>
                <w:rFonts w:ascii="ArialMT" w:hAnsi="ArialMT" w:cs="ArialMT"/>
                <w:sz w:val="20"/>
                <w:szCs w:val="22"/>
                <w:lang w:val="it-IT" w:eastAsia="it-IT"/>
              </w:rPr>
              <w:t>Campi principali d'attività:</w:t>
            </w:r>
          </w:p>
          <w:p w14:paraId="5F612255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  <w:tc>
          <w:tcPr>
            <w:tcW w:w="6439" w:type="dxa"/>
          </w:tcPr>
          <w:p w14:paraId="2C6EF7FD" w14:textId="77777777" w:rsidR="001002D1" w:rsidRPr="001002D1" w:rsidRDefault="001002D1" w:rsidP="001002D1">
            <w:pPr>
              <w:tabs>
                <w:tab w:val="left" w:pos="5387"/>
              </w:tabs>
              <w:autoSpaceDE w:val="0"/>
              <w:autoSpaceDN w:val="0"/>
              <w:adjustRightInd w:val="0"/>
              <w:spacing w:before="60" w:line="280" w:lineRule="atLeast"/>
              <w:rPr>
                <w:rFonts w:ascii="ArialMT" w:hAnsi="ArialMT" w:cs="ArialMT"/>
                <w:sz w:val="20"/>
                <w:szCs w:val="22"/>
                <w:lang w:val="it-IT" w:eastAsia="it-IT"/>
              </w:rPr>
            </w:pPr>
          </w:p>
        </w:tc>
      </w:tr>
    </w:tbl>
    <w:p w14:paraId="1A9D84BD" w14:textId="77777777" w:rsidR="001002D1" w:rsidRPr="001002D1" w:rsidRDefault="001002D1" w:rsidP="001002D1">
      <w:pPr>
        <w:autoSpaceDE w:val="0"/>
        <w:autoSpaceDN w:val="0"/>
        <w:adjustRightInd w:val="0"/>
        <w:spacing w:before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La tabella deve essere duplicata per il numero necessario di volte.</w:t>
      </w:r>
    </w:p>
    <w:p w14:paraId="27FA12DD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highlight w:val="green"/>
          <w:lang w:val="it-IT" w:eastAsia="it-IT"/>
        </w:rPr>
      </w:pPr>
    </w:p>
    <w:p w14:paraId="3FB277B6" w14:textId="77777777" w:rsidR="001002D1" w:rsidRPr="001002D1" w:rsidRDefault="001002D1" w:rsidP="001002D1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highlight w:val="green"/>
          <w:lang w:val="it-CH"/>
        </w:rPr>
      </w:pPr>
    </w:p>
    <w:p w14:paraId="3CA74946" w14:textId="77777777" w:rsidR="001002D1" w:rsidRPr="001002D1" w:rsidRDefault="001002D1" w:rsidP="001002D1">
      <w:pPr>
        <w:jc w:val="left"/>
        <w:rPr>
          <w:sz w:val="20"/>
          <w:szCs w:val="22"/>
          <w:lang w:val="it-CH"/>
        </w:rPr>
      </w:pPr>
      <w:r w:rsidRPr="001002D1">
        <w:rPr>
          <w:sz w:val="20"/>
          <w:szCs w:val="22"/>
          <w:lang w:val="it-CH"/>
        </w:rPr>
        <w:br w:type="page"/>
      </w:r>
    </w:p>
    <w:p w14:paraId="78B2D932" w14:textId="77777777" w:rsidR="001002D1" w:rsidRPr="001002D1" w:rsidRDefault="001002D1" w:rsidP="001002D1">
      <w:pPr>
        <w:autoSpaceDE w:val="0"/>
        <w:autoSpaceDN w:val="0"/>
        <w:adjustRightInd w:val="0"/>
        <w:spacing w:line="280" w:lineRule="atLeast"/>
        <w:jc w:val="left"/>
        <w:rPr>
          <w:rFonts w:cs="Arial"/>
          <w:b/>
          <w:bCs/>
          <w:sz w:val="24"/>
          <w:szCs w:val="24"/>
          <w:lang w:val="it-IT" w:eastAsia="it-IT"/>
        </w:rPr>
      </w:pPr>
      <w:r w:rsidRPr="001002D1">
        <w:rPr>
          <w:rFonts w:cs="Arial"/>
          <w:b/>
          <w:bCs/>
          <w:sz w:val="24"/>
          <w:szCs w:val="24"/>
          <w:lang w:val="it-IT" w:eastAsia="it-IT"/>
        </w:rPr>
        <w:lastRenderedPageBreak/>
        <w:t>2.</w:t>
      </w:r>
      <w:r w:rsidRPr="001002D1">
        <w:rPr>
          <w:rFonts w:cs="Arial"/>
          <w:b/>
          <w:bCs/>
          <w:sz w:val="24"/>
          <w:szCs w:val="24"/>
          <w:lang w:val="it-IT" w:eastAsia="it-IT"/>
        </w:rPr>
        <w:tab/>
        <w:t>Documentazione per la valutazione delle capacità economiche e finanziarie</w:t>
      </w:r>
    </w:p>
    <w:p w14:paraId="00433A0B" w14:textId="77777777" w:rsidR="001002D1" w:rsidRPr="001002D1" w:rsidRDefault="001002D1" w:rsidP="00F113E4">
      <w:pPr>
        <w:autoSpaceDE w:val="0"/>
        <w:autoSpaceDN w:val="0"/>
        <w:adjustRightInd w:val="0"/>
        <w:spacing w:line="280" w:lineRule="atLeast"/>
        <w:ind w:firstLine="708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2E167A9C" w14:textId="77777777" w:rsidR="001002D1" w:rsidRDefault="001002D1" w:rsidP="001002D1">
      <w:pPr>
        <w:spacing w:line="280" w:lineRule="atLeast"/>
        <w:jc w:val="left"/>
        <w:rPr>
          <w:sz w:val="20"/>
          <w:szCs w:val="22"/>
          <w:highlight w:val="green"/>
          <w:lang w:val="it-CH"/>
        </w:rPr>
      </w:pPr>
    </w:p>
    <w:p w14:paraId="2F6A7882" w14:textId="2164D24F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Fatturato annuo (20</w:t>
      </w:r>
      <w:r w:rsidR="007B7C6B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1</w:t>
      </w:r>
      <w:r w:rsidR="00FA6A99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8</w:t>
      </w: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) per ufficio singolo o per ciascun partner del consorzio:</w:t>
      </w:r>
    </w:p>
    <w:p w14:paraId="229DE02E" w14:textId="77777777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1DAE0D18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capofila 1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39391707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2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5E35420E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3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3C33FD1C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4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3181F5D6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5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61C0E456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</w:p>
    <w:p w14:paraId="4004B007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highlight w:val="green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b/>
          <w:sz w:val="20"/>
          <w:szCs w:val="22"/>
          <w:lang w:val="it-IT" w:eastAsia="it-IT"/>
        </w:rPr>
        <w:t>Totale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>: CHF / anno…………………………………………………………..</w:t>
      </w:r>
    </w:p>
    <w:p w14:paraId="0EE1CEE4" w14:textId="77777777" w:rsidR="00170323" w:rsidRDefault="00170323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07CACC36" w14:textId="41FA074B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-BoldMT" w:hAnsi="Arial-BoldMT" w:cs="Arial-BoldMT"/>
          <w:b/>
          <w:bCs/>
          <w:sz w:val="20"/>
          <w:szCs w:val="22"/>
          <w:lang w:val="it-IT" w:eastAsia="it-IT"/>
        </w:rPr>
      </w:pP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Fatturato annuo (201</w:t>
      </w:r>
      <w:r w:rsidR="00FA6A99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9</w:t>
      </w:r>
      <w:r w:rsidRPr="001002D1">
        <w:rPr>
          <w:rFonts w:ascii="Arial-BoldMT" w:hAnsi="Arial-BoldMT" w:cs="Arial-BoldMT"/>
          <w:b/>
          <w:bCs/>
          <w:sz w:val="20"/>
          <w:szCs w:val="22"/>
          <w:lang w:val="it-IT" w:eastAsia="it-IT"/>
        </w:rPr>
        <w:t>) per ufficio singolo o per ciascun partner del consorzio:</w:t>
      </w:r>
    </w:p>
    <w:p w14:paraId="0A08DCC2" w14:textId="77777777" w:rsidR="00170323" w:rsidRPr="001002D1" w:rsidRDefault="00170323" w:rsidP="00170323">
      <w:pPr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</w:p>
    <w:p w14:paraId="1109A73E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capofila 1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3A61A1CF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rFonts w:ascii="ArialMT" w:hAnsi="ArialMT" w:cs="ArialMT"/>
          <w:sz w:val="20"/>
          <w:szCs w:val="22"/>
          <w:lang w:val="it-IT" w:eastAsia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2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4E894316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3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02DF8860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4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547F7522" w14:textId="77777777" w:rsidR="00170323" w:rsidRPr="001002D1" w:rsidRDefault="00170323" w:rsidP="00170323">
      <w:pPr>
        <w:tabs>
          <w:tab w:val="left" w:pos="2835"/>
        </w:tabs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>Ufficio 5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  <w:t>CHF / anno…………………………………………………………..</w:t>
      </w:r>
    </w:p>
    <w:p w14:paraId="38BD8447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lang w:val="it-IT"/>
        </w:rPr>
      </w:pPr>
    </w:p>
    <w:p w14:paraId="598869FD" w14:textId="77777777" w:rsidR="00170323" w:rsidRPr="001002D1" w:rsidRDefault="00170323" w:rsidP="00170323">
      <w:pPr>
        <w:autoSpaceDE w:val="0"/>
        <w:autoSpaceDN w:val="0"/>
        <w:adjustRightInd w:val="0"/>
        <w:spacing w:before="120" w:line="280" w:lineRule="atLeast"/>
        <w:jc w:val="left"/>
        <w:rPr>
          <w:sz w:val="20"/>
          <w:szCs w:val="22"/>
          <w:highlight w:val="green"/>
          <w:lang w:val="it-IT"/>
        </w:rPr>
      </w:pP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sz w:val="20"/>
          <w:szCs w:val="22"/>
          <w:lang w:val="it-IT" w:eastAsia="it-IT"/>
        </w:rPr>
        <w:tab/>
      </w:r>
      <w:r w:rsidRPr="001002D1">
        <w:rPr>
          <w:rFonts w:ascii="ArialMT" w:hAnsi="ArialMT" w:cs="ArialMT"/>
          <w:b/>
          <w:sz w:val="20"/>
          <w:szCs w:val="22"/>
          <w:lang w:val="it-IT" w:eastAsia="it-IT"/>
        </w:rPr>
        <w:t>Totale</w:t>
      </w:r>
      <w:r w:rsidRPr="001002D1">
        <w:rPr>
          <w:rFonts w:ascii="ArialMT" w:hAnsi="ArialMT" w:cs="ArialMT"/>
          <w:sz w:val="20"/>
          <w:szCs w:val="22"/>
          <w:lang w:val="it-IT" w:eastAsia="it-IT"/>
        </w:rPr>
        <w:t>: CHF / anno…………………………………………………………..</w:t>
      </w:r>
    </w:p>
    <w:p w14:paraId="6156F2B7" w14:textId="77777777" w:rsidR="00170323" w:rsidRDefault="00170323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5FAA2E38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1EBC0F16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2F9B7252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797D7785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5D5F314F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27F3979D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470C3BCD" w14:textId="77777777" w:rsidR="00B46828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tbl>
      <w:tblPr>
        <w:tblW w:w="9735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8"/>
        <w:gridCol w:w="345"/>
        <w:gridCol w:w="3382"/>
        <w:gridCol w:w="978"/>
        <w:gridCol w:w="4422"/>
      </w:tblGrid>
      <w:tr w:rsidR="00B46828" w:rsidRPr="00584F0F" w14:paraId="2CF6210B" w14:textId="77777777" w:rsidTr="004A0214">
        <w:trPr>
          <w:trHeight w:val="345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EF22D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85DC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516C6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77933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1A079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Timbro e firma dell’imprenditore:</w:t>
            </w:r>
          </w:p>
        </w:tc>
      </w:tr>
      <w:tr w:rsidR="00B46828" w:rsidRPr="00584F0F" w14:paraId="32665A2F" w14:textId="77777777" w:rsidTr="004A0214">
        <w:trPr>
          <w:trHeight w:val="345"/>
        </w:trPr>
        <w:tc>
          <w:tcPr>
            <w:tcW w:w="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E69BA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AF065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514DA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DD7F2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23635" w14:textId="77777777" w:rsidR="00B46828" w:rsidRPr="00584F0F" w:rsidRDefault="00B46828" w:rsidP="004A0214">
            <w:pPr>
              <w:rPr>
                <w:lang w:val="it-CH"/>
              </w:rPr>
            </w:pPr>
          </w:p>
        </w:tc>
      </w:tr>
      <w:tr w:rsidR="00B46828" w:rsidRPr="00584F0F" w14:paraId="7A2ADDD7" w14:textId="77777777" w:rsidTr="004A0214">
        <w:trPr>
          <w:trHeight w:val="345"/>
        </w:trPr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E8921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Luogo: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F787A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……………………………….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DB0B9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158DD" w14:textId="77777777" w:rsidR="00B46828" w:rsidRPr="00584F0F" w:rsidRDefault="00B46828" w:rsidP="004A0214">
            <w:pPr>
              <w:rPr>
                <w:lang w:val="it-CH"/>
              </w:rPr>
            </w:pPr>
          </w:p>
        </w:tc>
      </w:tr>
      <w:tr w:rsidR="00B46828" w:rsidRPr="00584F0F" w14:paraId="49EA93F1" w14:textId="77777777" w:rsidTr="004A0214">
        <w:trPr>
          <w:trHeight w:val="315"/>
        </w:trPr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D83DB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8410D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4570E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C8AED" w14:textId="77777777" w:rsidR="00B46828" w:rsidRPr="00584F0F" w:rsidRDefault="00B46828" w:rsidP="004A0214">
            <w:pPr>
              <w:rPr>
                <w:lang w:val="it-CH"/>
              </w:rPr>
            </w:pPr>
          </w:p>
        </w:tc>
      </w:tr>
      <w:tr w:rsidR="00B46828" w:rsidRPr="00584F0F" w14:paraId="69306E36" w14:textId="77777777" w:rsidTr="004A0214">
        <w:trPr>
          <w:trHeight w:val="330"/>
        </w:trPr>
        <w:tc>
          <w:tcPr>
            <w:tcW w:w="9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A6954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Data:</w:t>
            </w:r>
          </w:p>
        </w:tc>
        <w:tc>
          <w:tcPr>
            <w:tcW w:w="3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7A11F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……………………………….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CE16E" w14:textId="77777777" w:rsidR="00B46828" w:rsidRPr="00584F0F" w:rsidRDefault="00B46828" w:rsidP="004A0214">
            <w:pPr>
              <w:rPr>
                <w:lang w:val="it-CH"/>
              </w:rPr>
            </w:pPr>
          </w:p>
        </w:tc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0F129" w14:textId="77777777" w:rsidR="00B46828" w:rsidRPr="00584F0F" w:rsidRDefault="00B46828" w:rsidP="004A0214">
            <w:pPr>
              <w:rPr>
                <w:lang w:val="it-CH"/>
              </w:rPr>
            </w:pPr>
            <w:r w:rsidRPr="00584F0F">
              <w:rPr>
                <w:lang w:val="it-CH"/>
              </w:rPr>
              <w:t>………………………………………………….</w:t>
            </w:r>
          </w:p>
        </w:tc>
      </w:tr>
    </w:tbl>
    <w:p w14:paraId="0200EFED" w14:textId="77777777" w:rsidR="00B46828" w:rsidRPr="00170323" w:rsidRDefault="00B46828" w:rsidP="001002D1">
      <w:pPr>
        <w:spacing w:line="280" w:lineRule="atLeast"/>
        <w:jc w:val="left"/>
        <w:rPr>
          <w:sz w:val="20"/>
          <w:szCs w:val="22"/>
          <w:highlight w:val="green"/>
          <w:lang w:val="it-IT"/>
        </w:rPr>
      </w:pPr>
    </w:p>
    <w:p w14:paraId="7901168F" w14:textId="77777777" w:rsidR="001002D1" w:rsidRPr="001002D1" w:rsidRDefault="001002D1" w:rsidP="001002D1">
      <w:pPr>
        <w:spacing w:line="280" w:lineRule="atLeast"/>
        <w:jc w:val="left"/>
        <w:rPr>
          <w:sz w:val="20"/>
          <w:szCs w:val="22"/>
          <w:highlight w:val="green"/>
          <w:lang w:val="it-CH"/>
        </w:rPr>
      </w:pPr>
    </w:p>
    <w:p w14:paraId="39CB6663" w14:textId="77777777" w:rsidR="001002D1" w:rsidRDefault="001002D1" w:rsidP="001002D1">
      <w:pPr>
        <w:jc w:val="left"/>
        <w:rPr>
          <w:sz w:val="20"/>
          <w:szCs w:val="22"/>
          <w:lang w:val="it-CH"/>
        </w:rPr>
        <w:sectPr w:rsidR="001002D1" w:rsidSect="00023049">
          <w:headerReference w:type="default" r:id="rId8"/>
          <w:footerReference w:type="default" r:id="rId9"/>
          <w:pgSz w:w="11906" w:h="16838" w:code="9"/>
          <w:pgMar w:top="1985" w:right="1134" w:bottom="1134" w:left="1418" w:header="567" w:footer="567" w:gutter="0"/>
          <w:cols w:space="708"/>
          <w:docGrid w:linePitch="360"/>
        </w:sectPr>
      </w:pPr>
    </w:p>
    <w:p w14:paraId="4B23A6E0" w14:textId="77777777" w:rsidR="001002D1" w:rsidRPr="001002D1" w:rsidRDefault="001002D1" w:rsidP="001002D1">
      <w:pPr>
        <w:jc w:val="left"/>
        <w:rPr>
          <w:sz w:val="20"/>
          <w:szCs w:val="22"/>
          <w:lang w:val="it-CH"/>
        </w:rPr>
      </w:pPr>
    </w:p>
    <w:tbl>
      <w:tblPr>
        <w:tblW w:w="992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"/>
        <w:gridCol w:w="9810"/>
      </w:tblGrid>
      <w:tr w:rsidR="001002D1" w:rsidRPr="001002D1" w14:paraId="0A8D1714" w14:textId="77777777" w:rsidTr="00E5132F">
        <w:tc>
          <w:tcPr>
            <w:tcW w:w="9923" w:type="dxa"/>
            <w:gridSpan w:val="2"/>
            <w:vAlign w:val="bottom"/>
          </w:tcPr>
          <w:p w14:paraId="31C5C115" w14:textId="77777777" w:rsidR="001002D1" w:rsidRPr="001002D1" w:rsidRDefault="001002D1" w:rsidP="001002D1">
            <w:pPr>
              <w:spacing w:after="20" w:line="240" w:lineRule="exact"/>
              <w:ind w:left="-40"/>
              <w:jc w:val="left"/>
              <w:rPr>
                <w:rFonts w:cs="Arial"/>
                <w:b/>
                <w:bCs/>
                <w:kern w:val="28"/>
                <w:position w:val="-8"/>
                <w:sz w:val="36"/>
                <w:szCs w:val="36"/>
                <w:lang w:val="it-CH"/>
              </w:rPr>
            </w:pPr>
            <w:r w:rsidRPr="001002D1">
              <w:rPr>
                <w:rFonts w:cs="Arial"/>
                <w:b/>
                <w:bCs/>
                <w:kern w:val="28"/>
                <w:sz w:val="24"/>
                <w:szCs w:val="32"/>
                <w:lang w:val="it-CH"/>
              </w:rPr>
              <w:t>I3.</w:t>
            </w:r>
            <w:r w:rsidRPr="001002D1">
              <w:rPr>
                <w:rFonts w:cs="Arial"/>
                <w:b/>
                <w:bCs/>
                <w:kern w:val="28"/>
                <w:sz w:val="24"/>
                <w:szCs w:val="32"/>
                <w:lang w:val="it-CH"/>
              </w:rPr>
              <w:tab/>
              <w:t>Dichiarazioni / conferme dell’offerente</w:t>
            </w:r>
          </w:p>
        </w:tc>
      </w:tr>
      <w:tr w:rsidR="001002D1" w:rsidRPr="001002D1" w14:paraId="421673B0" w14:textId="77777777" w:rsidTr="00E5132F">
        <w:tc>
          <w:tcPr>
            <w:tcW w:w="113" w:type="dxa"/>
            <w:vAlign w:val="bottom"/>
          </w:tcPr>
          <w:p w14:paraId="61BB0293" w14:textId="77777777" w:rsidR="001002D1" w:rsidRPr="001002D1" w:rsidRDefault="001002D1" w:rsidP="001002D1">
            <w:pPr>
              <w:spacing w:after="20" w:line="240" w:lineRule="exact"/>
              <w:ind w:left="-40"/>
              <w:jc w:val="left"/>
              <w:rPr>
                <w:rFonts w:cs="Arial"/>
                <w:b/>
                <w:bCs/>
                <w:kern w:val="28"/>
                <w:position w:val="-8"/>
                <w:sz w:val="36"/>
                <w:szCs w:val="36"/>
                <w:lang w:val="it-CH"/>
              </w:rPr>
            </w:pPr>
          </w:p>
        </w:tc>
        <w:tc>
          <w:tcPr>
            <w:tcW w:w="9810" w:type="dxa"/>
            <w:vAlign w:val="bottom"/>
          </w:tcPr>
          <w:p w14:paraId="5E5EB6F7" w14:textId="77777777" w:rsidR="001002D1" w:rsidRPr="001002D1" w:rsidRDefault="001002D1" w:rsidP="001002D1">
            <w:pPr>
              <w:spacing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tbl>
            <w:tblPr>
              <w:tblW w:w="9630" w:type="dxa"/>
              <w:tblInd w:w="70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17"/>
              <w:gridCol w:w="8079"/>
              <w:gridCol w:w="1134"/>
            </w:tblGrid>
            <w:tr w:rsidR="001002D1" w:rsidRPr="001002D1" w14:paraId="37B49EE9" w14:textId="77777777" w:rsidTr="000C671A">
              <w:trPr>
                <w:trHeight w:val="483"/>
              </w:trPr>
              <w:tc>
                <w:tcPr>
                  <w:tcW w:w="8496" w:type="dxa"/>
                  <w:gridSpan w:val="2"/>
                  <w:vAlign w:val="bottom"/>
                </w:tcPr>
                <w:p w14:paraId="729DFB58" w14:textId="77777777" w:rsidR="001002D1" w:rsidRPr="001002D1" w:rsidRDefault="001002D1" w:rsidP="001002D1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12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1" w:name="_Toc191701050"/>
                  <w:bookmarkStart w:id="2" w:name="_Toc197162619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Osservanza delle disposizioni sulla tutela del lavoro e delle condizioni di lavoro</w:t>
                  </w:r>
                  <w:bookmarkEnd w:id="1"/>
                  <w:bookmarkEnd w:id="2"/>
                </w:p>
              </w:tc>
              <w:tc>
                <w:tcPr>
                  <w:tcW w:w="1134" w:type="dxa"/>
                </w:tcPr>
                <w:p w14:paraId="31C0421A" w14:textId="77777777" w:rsidR="001002D1" w:rsidRPr="001002D1" w:rsidRDefault="001002D1" w:rsidP="001002D1">
                  <w:pPr>
                    <w:spacing w:line="280" w:lineRule="atLeast"/>
                    <w:jc w:val="left"/>
                    <w:rPr>
                      <w:i/>
                      <w:sz w:val="18"/>
                      <w:szCs w:val="18"/>
                      <w:lang w:val="it-IT"/>
                    </w:rPr>
                  </w:pPr>
                  <w:r w:rsidRPr="001002D1">
                    <w:rPr>
                      <w:i/>
                      <w:sz w:val="18"/>
                      <w:szCs w:val="18"/>
                      <w:lang w:val="it-IT"/>
                    </w:rPr>
                    <w:t>Risposta:</w:t>
                  </w:r>
                  <w:r w:rsidRPr="001002D1">
                    <w:rPr>
                      <w:i/>
                      <w:sz w:val="18"/>
                      <w:szCs w:val="18"/>
                      <w:lang w:val="it-IT"/>
                    </w:rPr>
                    <w:br/>
                    <w:t>Sì / No</w:t>
                  </w:r>
                </w:p>
              </w:tc>
            </w:tr>
            <w:tr w:rsidR="001002D1" w:rsidRPr="001002D1" w14:paraId="59E3D068" w14:textId="77777777" w:rsidTr="000C671A">
              <w:trPr>
                <w:trHeight w:hRule="exact" w:val="907"/>
              </w:trPr>
              <w:tc>
                <w:tcPr>
                  <w:tcW w:w="417" w:type="dxa"/>
                </w:tcPr>
                <w:p w14:paraId="274124B7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1.1</w:t>
                  </w:r>
                </w:p>
              </w:tc>
              <w:tc>
                <w:tcPr>
                  <w:tcW w:w="8079" w:type="dxa"/>
                </w:tcPr>
                <w:p w14:paraId="092A52AE" w14:textId="77777777" w:rsidR="001002D1" w:rsidRPr="001002D1" w:rsidRDefault="001002D1" w:rsidP="001002D1">
                  <w:pPr>
                    <w:tabs>
                      <w:tab w:val="left" w:pos="356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s’impegna ad osservare le vigenti disposizioni sulla tutela del lavoro nonché le condizioni salariali e lavorative dei contratti collettivi di lavoro, dei contratti di lavoro normali e in caso di loro mancanza, le prescrizioni locali e professionali?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37B29AA7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34ADEA80" w14:textId="77777777" w:rsidTr="000C671A">
              <w:trPr>
                <w:trHeight w:hRule="exact" w:val="100"/>
              </w:trPr>
              <w:tc>
                <w:tcPr>
                  <w:tcW w:w="417" w:type="dxa"/>
                </w:tcPr>
                <w:p w14:paraId="13BF1A86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25693A02" w14:textId="77777777" w:rsidR="001002D1" w:rsidRPr="001002D1" w:rsidRDefault="001002D1" w:rsidP="001002D1">
                  <w:pPr>
                    <w:tabs>
                      <w:tab w:val="left" w:pos="214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bottom"/>
                </w:tcPr>
                <w:p w14:paraId="50E32276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72F8B5D7" w14:textId="77777777" w:rsidTr="000C671A">
              <w:trPr>
                <w:trHeight w:hRule="exact" w:val="967"/>
              </w:trPr>
              <w:tc>
                <w:tcPr>
                  <w:tcW w:w="417" w:type="dxa"/>
                </w:tcPr>
                <w:p w14:paraId="0F09FDFB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1.2</w:t>
                  </w:r>
                </w:p>
              </w:tc>
              <w:tc>
                <w:tcPr>
                  <w:tcW w:w="8079" w:type="dxa"/>
                </w:tcPr>
                <w:p w14:paraId="0D61329F" w14:textId="77777777" w:rsidR="001002D1" w:rsidRPr="001002D1" w:rsidRDefault="001002D1" w:rsidP="001002D1">
                  <w:pPr>
                    <w:tabs>
                      <w:tab w:val="left" w:pos="214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si dichiara disposto ad obbligare anche i propri subappaltatori/submandatari all’osservanza delle disposizioni sulla tutela del lavoro e delle condizioni di lavoro giusta la domanda 1. ?</w:t>
                  </w:r>
                  <w:r w:rsidRPr="001002D1">
                    <w:rPr>
                      <w:sz w:val="18"/>
                      <w:szCs w:val="22"/>
                      <w:lang w:val="it-IT"/>
                    </w:rPr>
                    <w:br/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64DFA639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9706AA" w14:paraId="2B0DA100" w14:textId="77777777" w:rsidTr="000C671A">
              <w:tc>
                <w:tcPr>
                  <w:tcW w:w="8496" w:type="dxa"/>
                  <w:gridSpan w:val="2"/>
                </w:tcPr>
                <w:p w14:paraId="4A64F0D7" w14:textId="77777777" w:rsidR="001002D1" w:rsidRPr="001002D1" w:rsidRDefault="008F531F" w:rsidP="008F531F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3" w:name="_Toc191701051"/>
                  <w:bookmarkStart w:id="4" w:name="_Toc197162620"/>
                  <w:r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 xml:space="preserve">Misure proprie per </w:t>
                  </w:r>
                  <w:r w:rsidR="001002D1"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garantire la sicurezza e la tute</w:t>
                  </w:r>
                  <w:r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la della</w:t>
                  </w:r>
                  <w:r w:rsidR="001002D1"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 xml:space="preserve"> salute</w:t>
                  </w:r>
                  <w:bookmarkEnd w:id="3"/>
                  <w:bookmarkEnd w:id="4"/>
                </w:p>
              </w:tc>
              <w:tc>
                <w:tcPr>
                  <w:tcW w:w="113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1D784C23" w14:textId="77777777" w:rsidR="001002D1" w:rsidRPr="001002D1" w:rsidRDefault="001002D1" w:rsidP="00EF0FFD">
                  <w:pPr>
                    <w:tabs>
                      <w:tab w:val="left" w:pos="2552"/>
                      <w:tab w:val="right" w:pos="8789"/>
                    </w:tabs>
                    <w:spacing w:before="60" w:afterLines="60" w:after="144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30EE4552" w14:textId="77777777" w:rsidTr="000C671A">
              <w:trPr>
                <w:trHeight w:hRule="exact" w:val="950"/>
              </w:trPr>
              <w:tc>
                <w:tcPr>
                  <w:tcW w:w="417" w:type="dxa"/>
                </w:tcPr>
                <w:p w14:paraId="44E63F03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sz w:val="18"/>
                      <w:szCs w:val="22"/>
                      <w:lang w:val="it-CH"/>
                    </w:rPr>
                    <w:t>2.1</w:t>
                  </w:r>
                </w:p>
              </w:tc>
              <w:tc>
                <w:tcPr>
                  <w:tcW w:w="8079" w:type="dxa"/>
                </w:tcPr>
                <w:p w14:paraId="500C30E7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dichiara che le misure adeguate a garantire la sicurezza sul lavoro e la protezione  della salute dei lavoratori secondo l’ordinanza sui lavori di costruzione sono state integrate nella presente offerta?</w:t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7EBCED73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775955E7" w14:textId="77777777" w:rsidTr="000C671A">
              <w:tc>
                <w:tcPr>
                  <w:tcW w:w="8496" w:type="dxa"/>
                  <w:gridSpan w:val="2"/>
                </w:tcPr>
                <w:p w14:paraId="3FE62E09" w14:textId="77777777" w:rsidR="001002D1" w:rsidRPr="001002D1" w:rsidRDefault="001002D1" w:rsidP="001002D1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5" w:name="_Toc191701052"/>
                  <w:bookmarkStart w:id="6" w:name="_Toc197162621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Imposte e contributi sociali</w:t>
                  </w:r>
                  <w:bookmarkEnd w:id="5"/>
                  <w:bookmarkEnd w:id="6"/>
                </w:p>
              </w:tc>
              <w:tc>
                <w:tcPr>
                  <w:tcW w:w="1134" w:type="dxa"/>
                  <w:vAlign w:val="bottom"/>
                </w:tcPr>
                <w:p w14:paraId="7C80E18A" w14:textId="77777777" w:rsidR="001002D1" w:rsidRPr="001002D1" w:rsidRDefault="001002D1" w:rsidP="00EF0FFD">
                  <w:pPr>
                    <w:tabs>
                      <w:tab w:val="left" w:pos="2552"/>
                      <w:tab w:val="right" w:pos="8789"/>
                    </w:tabs>
                    <w:spacing w:before="60" w:afterLines="60" w:after="144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3A26A878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394178FA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3.1</w:t>
                  </w:r>
                </w:p>
              </w:tc>
              <w:tc>
                <w:tcPr>
                  <w:tcW w:w="8079" w:type="dxa"/>
                </w:tcPr>
                <w:p w14:paraId="1FCAE49E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ha pagato le imposte cantonali e comunali maturate?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45B1340D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391C6848" w14:textId="77777777" w:rsidTr="000C671A">
              <w:trPr>
                <w:trHeight w:hRule="exact" w:val="100"/>
              </w:trPr>
              <w:tc>
                <w:tcPr>
                  <w:tcW w:w="417" w:type="dxa"/>
                </w:tcPr>
                <w:p w14:paraId="7819E3F3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144AD1BF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bottom"/>
                </w:tcPr>
                <w:p w14:paraId="155D5897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789E9FB9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11D95A51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3.2</w:t>
                  </w:r>
                </w:p>
              </w:tc>
              <w:tc>
                <w:tcPr>
                  <w:tcW w:w="8079" w:type="dxa"/>
                </w:tcPr>
                <w:p w14:paraId="5A6A85D4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ha pagato l’imposta federale diretta nonché l’imposta sul valore aggiunto maturate?</w:t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439CFCE4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7B6F9A4E" w14:textId="77777777" w:rsidTr="000C671A">
              <w:trPr>
                <w:trHeight w:hRule="exact" w:val="100"/>
              </w:trPr>
              <w:tc>
                <w:tcPr>
                  <w:tcW w:w="417" w:type="dxa"/>
                </w:tcPr>
                <w:p w14:paraId="786287CC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7700863B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bottom w:val="single" w:sz="6" w:space="0" w:color="auto"/>
                  </w:tcBorders>
                  <w:vAlign w:val="bottom"/>
                </w:tcPr>
                <w:p w14:paraId="6A2A7FA4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5BE0238A" w14:textId="77777777" w:rsidTr="000C671A">
              <w:trPr>
                <w:trHeight w:hRule="exact" w:val="847"/>
              </w:trPr>
              <w:tc>
                <w:tcPr>
                  <w:tcW w:w="417" w:type="dxa"/>
                </w:tcPr>
                <w:p w14:paraId="037F997A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3.3</w:t>
                  </w:r>
                </w:p>
              </w:tc>
              <w:tc>
                <w:tcPr>
                  <w:tcW w:w="8079" w:type="dxa"/>
                </w:tcPr>
                <w:p w14:paraId="512F899A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ha pagato i contributi maturati delle assicurazioni sociali (</w:t>
                  </w:r>
                  <w:smartTag w:uri="urn:schemas-microsoft-com:office:smarttags" w:element="stockticker">
                    <w:r w:rsidRPr="001002D1">
                      <w:rPr>
                        <w:sz w:val="18"/>
                        <w:szCs w:val="22"/>
                        <w:lang w:val="it-IT"/>
                      </w:rPr>
                      <w:t>AVS</w:t>
                    </w:r>
                  </w:smartTag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, AI, </w:t>
                  </w:r>
                  <w:smartTag w:uri="urn:schemas-microsoft-com:office:smarttags" w:element="stockticker">
                    <w:r w:rsidRPr="001002D1">
                      <w:rPr>
                        <w:sz w:val="18"/>
                        <w:szCs w:val="22"/>
                        <w:lang w:val="it-IT"/>
                      </w:rPr>
                      <w:t>IPG</w:t>
                    </w:r>
                  </w:smartTag>
                  <w:r w:rsidRPr="001002D1">
                    <w:rPr>
                      <w:sz w:val="18"/>
                      <w:szCs w:val="22"/>
                      <w:lang w:val="it-IT"/>
                    </w:rPr>
                    <w:t>, CCAF, AD,  LPP e LAINF), ivi compresa la quota del lavoratore detratta dal salario? L’offerente s’impegna a pagare tempestivamente i contributi maturati delle assicurazioni sociali?</w:t>
                  </w:r>
                </w:p>
              </w:tc>
              <w:tc>
                <w:tcPr>
                  <w:tcW w:w="1134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27BEC033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9706AA" w14:paraId="0509BADA" w14:textId="77777777" w:rsidTr="000C671A">
              <w:tc>
                <w:tcPr>
                  <w:tcW w:w="8496" w:type="dxa"/>
                  <w:gridSpan w:val="2"/>
                </w:tcPr>
                <w:p w14:paraId="40C05C1F" w14:textId="77777777" w:rsidR="001002D1" w:rsidRPr="001002D1" w:rsidRDefault="001002D1" w:rsidP="001002D1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7" w:name="_Toc191701053"/>
                  <w:bookmarkStart w:id="8" w:name="_Toc197162622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Procedura di fallimento o procedura concordataria / pignoramento</w:t>
                  </w:r>
                  <w:bookmarkEnd w:id="7"/>
                  <w:bookmarkEnd w:id="8"/>
                </w:p>
              </w:tc>
              <w:tc>
                <w:tcPr>
                  <w:tcW w:w="1134" w:type="dxa"/>
                </w:tcPr>
                <w:p w14:paraId="2E9AD5D3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5BA87AA5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6151DD56" w14:textId="77777777" w:rsidR="001002D1" w:rsidRPr="001002D1" w:rsidRDefault="001002D1" w:rsidP="001002D1">
                  <w:pPr>
                    <w:spacing w:after="12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sz w:val="18"/>
                      <w:szCs w:val="22"/>
                      <w:lang w:val="it-CH"/>
                    </w:rPr>
                    <w:t>4.1</w:t>
                  </w:r>
                </w:p>
              </w:tc>
              <w:tc>
                <w:tcPr>
                  <w:tcW w:w="8079" w:type="dxa"/>
                </w:tcPr>
                <w:p w14:paraId="1CA52986" w14:textId="77777777" w:rsidR="001002D1" w:rsidRPr="001002D1" w:rsidRDefault="001002D1" w:rsidP="001002D1">
                  <w:pPr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L’offerente è sottoposto ad una procedura di fallimento </w:t>
                  </w:r>
                  <w:r w:rsidRPr="001002D1">
                    <w:rPr>
                      <w:sz w:val="18"/>
                      <w:szCs w:val="18"/>
                      <w:lang w:val="it-IT"/>
                    </w:rPr>
                    <w:t>o ad una procedura concordataria risp. ha subito negli ultimi dodici mesi un pignoramento?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0736C822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4ED1A131" w14:textId="77777777" w:rsidTr="000C671A">
              <w:tc>
                <w:tcPr>
                  <w:tcW w:w="8496" w:type="dxa"/>
                  <w:gridSpan w:val="2"/>
                </w:tcPr>
                <w:p w14:paraId="6975F1EB" w14:textId="77777777" w:rsidR="001002D1" w:rsidRPr="001002D1" w:rsidRDefault="001002D1" w:rsidP="008F531F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9" w:name="_Toc191701054"/>
                  <w:bookmarkStart w:id="10" w:name="_Toc197162623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Dichiara</w:t>
                  </w:r>
                  <w:r w:rsidR="008F531F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z</w:t>
                  </w:r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ione d’integrità</w:t>
                  </w:r>
                  <w:bookmarkEnd w:id="9"/>
                  <w:bookmarkEnd w:id="10"/>
                </w:p>
              </w:tc>
              <w:tc>
                <w:tcPr>
                  <w:tcW w:w="1134" w:type="dxa"/>
                </w:tcPr>
                <w:p w14:paraId="6CCEA660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CH"/>
                    </w:rPr>
                  </w:pPr>
                </w:p>
              </w:tc>
            </w:tr>
            <w:tr w:rsidR="001002D1" w:rsidRPr="001002D1" w14:paraId="6A5EE200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5B21B96E" w14:textId="77777777" w:rsidR="001002D1" w:rsidRPr="001002D1" w:rsidRDefault="001002D1" w:rsidP="001002D1">
                  <w:pPr>
                    <w:spacing w:after="120" w:line="280" w:lineRule="atLeast"/>
                    <w:jc w:val="left"/>
                    <w:outlineLvl w:val="5"/>
                    <w:rPr>
                      <w:bCs/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bCs/>
                      <w:sz w:val="18"/>
                      <w:szCs w:val="22"/>
                      <w:lang w:val="it-IT"/>
                    </w:rPr>
                    <w:t>5.1</w:t>
                  </w:r>
                </w:p>
              </w:tc>
              <w:tc>
                <w:tcPr>
                  <w:tcW w:w="8079" w:type="dxa"/>
                </w:tcPr>
                <w:p w14:paraId="37D388A1" w14:textId="77777777" w:rsidR="001002D1" w:rsidRPr="001002D1" w:rsidRDefault="001002D1" w:rsidP="001002D1">
                  <w:pPr>
                    <w:spacing w:after="120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L’offerente garantisce di non aver preso accordi sui prezzi o altre misure pregiudicanti il concorso?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3F3F3"/>
                  <w:vAlign w:val="bottom"/>
                </w:tcPr>
                <w:p w14:paraId="492D4FE5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076961CA" w14:textId="77777777" w:rsidTr="000C671A">
              <w:trPr>
                <w:trHeight w:hRule="exact" w:val="102"/>
              </w:trPr>
              <w:tc>
                <w:tcPr>
                  <w:tcW w:w="417" w:type="dxa"/>
                </w:tcPr>
                <w:p w14:paraId="551103B9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  <w:tc>
                <w:tcPr>
                  <w:tcW w:w="8079" w:type="dxa"/>
                </w:tcPr>
                <w:p w14:paraId="08C8B55D" w14:textId="77777777" w:rsidR="001002D1" w:rsidRPr="001002D1" w:rsidRDefault="001002D1" w:rsidP="001002D1">
                  <w:pPr>
                    <w:spacing w:line="280" w:lineRule="atLeast"/>
                    <w:jc w:val="left"/>
                    <w:rPr>
                      <w:sz w:val="20"/>
                      <w:szCs w:val="22"/>
                      <w:lang w:val="it-IT"/>
                    </w:rPr>
                  </w:pP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bottom"/>
                </w:tcPr>
                <w:p w14:paraId="16E26C81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1002D1" w14:paraId="13ABA790" w14:textId="77777777" w:rsidTr="000C671A">
              <w:trPr>
                <w:trHeight w:hRule="exact" w:val="680"/>
              </w:trPr>
              <w:tc>
                <w:tcPr>
                  <w:tcW w:w="417" w:type="dxa"/>
                </w:tcPr>
                <w:p w14:paraId="70D93C73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5.2</w:t>
                  </w:r>
                </w:p>
              </w:tc>
              <w:tc>
                <w:tcPr>
                  <w:tcW w:w="8079" w:type="dxa"/>
                  <w:tcBorders>
                    <w:right w:val="single" w:sz="4" w:space="0" w:color="auto"/>
                  </w:tcBorders>
                </w:tcPr>
                <w:p w14:paraId="58F0FF36" w14:textId="77777777" w:rsidR="001002D1" w:rsidRPr="001002D1" w:rsidRDefault="001002D1" w:rsidP="001002D1">
                  <w:pPr>
                    <w:spacing w:line="280" w:lineRule="atLeast"/>
                    <w:jc w:val="left"/>
                    <w:rPr>
                      <w:sz w:val="18"/>
                      <w:szCs w:val="18"/>
                      <w:lang w:val="it-IT"/>
                    </w:rPr>
                  </w:pPr>
                  <w:r w:rsidRPr="001002D1">
                    <w:rPr>
                      <w:color w:val="000000"/>
                      <w:sz w:val="18"/>
                      <w:szCs w:val="18"/>
                      <w:lang w:val="it-CH"/>
                    </w:rPr>
                    <w:t>L'</w:t>
                  </w:r>
                  <w:r w:rsidRPr="001002D1">
                    <w:rPr>
                      <w:sz w:val="18"/>
                      <w:szCs w:val="18"/>
                      <w:lang w:val="it-IT"/>
                    </w:rPr>
                    <w:t xml:space="preserve">offerente dichiara che non detiene alcuna partecipazione in società di progettazione </w:t>
                  </w:r>
                </w:p>
                <w:p w14:paraId="307BA923" w14:textId="77777777" w:rsidR="001002D1" w:rsidRPr="001002D1" w:rsidRDefault="001002D1" w:rsidP="001002D1">
                  <w:pPr>
                    <w:spacing w:line="280" w:lineRule="atLeast"/>
                    <w:jc w:val="left"/>
                    <w:rPr>
                      <w:sz w:val="20"/>
                      <w:szCs w:val="22"/>
                      <w:lang w:val="it-CH"/>
                    </w:rPr>
                  </w:pPr>
                  <w:r w:rsidRPr="001002D1">
                    <w:rPr>
                      <w:sz w:val="18"/>
                      <w:szCs w:val="18"/>
                      <w:lang w:val="it-IT"/>
                    </w:rPr>
                    <w:t>o esecuzione che potrebbero causare un conflitto d’interessi?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  <w:vAlign w:val="bottom"/>
                </w:tcPr>
                <w:p w14:paraId="13147A7C" w14:textId="77777777" w:rsidR="001002D1" w:rsidRPr="001002D1" w:rsidRDefault="009167CF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CH"/>
                    </w:rPr>
                  </w:pP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maxLength w:val="140"/>
                        </w:textInput>
                      </w:ffData>
                    </w:fldChar>
                  </w:r>
                  <w:r w:rsidR="001002D1"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instrText xml:space="preserve"> FORMTEXT </w:instrTex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separate"/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="00844511">
                    <w:rPr>
                      <w:i/>
                      <w:noProof/>
                      <w:color w:val="000000"/>
                      <w:sz w:val="20"/>
                      <w:szCs w:val="22"/>
                      <w:lang w:val="it-CH"/>
                    </w:rPr>
                    <w:t> </w:t>
                  </w:r>
                  <w:r w:rsidRPr="001002D1">
                    <w:rPr>
                      <w:i/>
                      <w:color w:val="000000"/>
                      <w:sz w:val="20"/>
                      <w:szCs w:val="22"/>
                      <w:lang w:val="it-CH"/>
                    </w:rPr>
                    <w:fldChar w:fldCharType="end"/>
                  </w:r>
                </w:p>
              </w:tc>
            </w:tr>
            <w:tr w:rsidR="001002D1" w:rsidRPr="001002D1" w14:paraId="2B907380" w14:textId="77777777" w:rsidTr="000C671A">
              <w:tc>
                <w:tcPr>
                  <w:tcW w:w="8496" w:type="dxa"/>
                  <w:gridSpan w:val="2"/>
                </w:tcPr>
                <w:p w14:paraId="3B4801D9" w14:textId="77777777" w:rsidR="001002D1" w:rsidRPr="001002D1" w:rsidRDefault="001002D1" w:rsidP="001002D1">
                  <w:pPr>
                    <w:keepNext/>
                    <w:numPr>
                      <w:ilvl w:val="0"/>
                      <w:numId w:val="28"/>
                    </w:numPr>
                    <w:tabs>
                      <w:tab w:val="left" w:pos="936"/>
                    </w:tabs>
                    <w:spacing w:before="240" w:after="120" w:line="280" w:lineRule="atLeast"/>
                    <w:jc w:val="left"/>
                    <w:outlineLvl w:val="1"/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</w:pPr>
                  <w:bookmarkStart w:id="11" w:name="_Toc191701055"/>
                  <w:bookmarkStart w:id="12" w:name="_Toc197162624"/>
                  <w:r w:rsidRPr="001002D1">
                    <w:rPr>
                      <w:rFonts w:cs="Arial"/>
                      <w:b/>
                      <w:bCs/>
                      <w:iCs/>
                      <w:sz w:val="20"/>
                      <w:szCs w:val="24"/>
                      <w:lang w:val="it-IT"/>
                    </w:rPr>
                    <w:t>Foro</w:t>
                  </w:r>
                  <w:bookmarkEnd w:id="11"/>
                  <w:bookmarkEnd w:id="12"/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14:paraId="547BC70F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b/>
                      <w:sz w:val="18"/>
                      <w:szCs w:val="22"/>
                      <w:lang w:val="it-IT"/>
                    </w:rPr>
                  </w:pPr>
                </w:p>
              </w:tc>
            </w:tr>
            <w:tr w:rsidR="001002D1" w:rsidRPr="009706AA" w14:paraId="295ABD05" w14:textId="77777777" w:rsidTr="000C671A">
              <w:tc>
                <w:tcPr>
                  <w:tcW w:w="417" w:type="dxa"/>
                </w:tcPr>
                <w:p w14:paraId="5FABC24D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>6.1</w:t>
                  </w:r>
                </w:p>
              </w:tc>
              <w:tc>
                <w:tcPr>
                  <w:tcW w:w="8079" w:type="dxa"/>
                </w:tcPr>
                <w:p w14:paraId="5B49E4C7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12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  <w:r w:rsidRPr="001002D1">
                    <w:rPr>
                      <w:sz w:val="18"/>
                      <w:szCs w:val="22"/>
                      <w:lang w:val="it-IT"/>
                    </w:rPr>
                    <w:t xml:space="preserve">L’offerente riconosce </w:t>
                  </w:r>
                  <w:r w:rsidRPr="001002D1">
                    <w:rPr>
                      <w:b/>
                      <w:color w:val="000000"/>
                      <w:sz w:val="18"/>
                      <w:szCs w:val="22"/>
                      <w:lang w:val="it-IT"/>
                    </w:rPr>
                    <w:t>Berna</w:t>
                  </w:r>
                  <w:r w:rsidRPr="001002D1">
                    <w:rPr>
                      <w:color w:val="0000FF"/>
                      <w:sz w:val="18"/>
                      <w:szCs w:val="22"/>
                      <w:lang w:val="it-IT"/>
                    </w:rPr>
                    <w:t xml:space="preserve"> </w:t>
                  </w:r>
                  <w:r w:rsidRPr="001002D1">
                    <w:rPr>
                      <w:sz w:val="18"/>
                      <w:szCs w:val="22"/>
                      <w:lang w:val="it-IT"/>
                    </w:rPr>
                    <w:t>quale foro.</w:t>
                  </w:r>
                </w:p>
              </w:tc>
              <w:tc>
                <w:tcPr>
                  <w:tcW w:w="1134" w:type="dxa"/>
                </w:tcPr>
                <w:p w14:paraId="3CDA9A35" w14:textId="77777777" w:rsidR="001002D1" w:rsidRPr="001002D1" w:rsidRDefault="001002D1" w:rsidP="001002D1">
                  <w:pPr>
                    <w:tabs>
                      <w:tab w:val="left" w:pos="2552"/>
                      <w:tab w:val="right" w:pos="8789"/>
                    </w:tabs>
                    <w:spacing w:after="60" w:line="280" w:lineRule="atLeast"/>
                    <w:jc w:val="left"/>
                    <w:rPr>
                      <w:sz w:val="18"/>
                      <w:szCs w:val="22"/>
                      <w:lang w:val="it-IT"/>
                    </w:rPr>
                  </w:pPr>
                </w:p>
              </w:tc>
            </w:tr>
          </w:tbl>
          <w:p w14:paraId="19123386" w14:textId="77777777" w:rsidR="001002D1" w:rsidRDefault="001002D1" w:rsidP="001002D1">
            <w:pPr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6A4F52D3" w14:textId="77777777" w:rsidR="001002D1" w:rsidRPr="001002D1" w:rsidRDefault="00980013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  <w:r>
              <w:rPr>
                <w:sz w:val="20"/>
                <w:szCs w:val="22"/>
                <w:lang w:val="it-IT"/>
              </w:rPr>
              <w:t>A</w:t>
            </w:r>
            <w:r w:rsidR="001002D1" w:rsidRPr="001002D1">
              <w:rPr>
                <w:sz w:val="20"/>
                <w:szCs w:val="22"/>
                <w:lang w:val="it-IT"/>
              </w:rPr>
              <w:t xml:space="preserve">pponendo la propria firma l’offerente conferma l’esattezza delle indicazioni fornite e si dichiara inoltre disposto a comprovarle su richiesta. Nel contempo le istituzioni delle assicurazioni sociali, le autorità fiscali ed altre istituzioni competenti vengono esplicitamente autorizzate a fornire al committente – anche in </w:t>
            </w:r>
            <w:r w:rsidR="001002D1" w:rsidRPr="001002D1">
              <w:rPr>
                <w:sz w:val="20"/>
                <w:szCs w:val="22"/>
                <w:lang w:val="it-IT"/>
              </w:rPr>
              <w:lastRenderedPageBreak/>
              <w:t>deroga ad eventuali disposizioni legali di altro tenore – informazioni in relazione alle risposte date alle domande di cui sopra. Su richiesta l’offerente fornisce gli indirizzi delle competenti istituzioni ed autorità.</w:t>
            </w:r>
          </w:p>
          <w:p w14:paraId="00295CDF" w14:textId="77777777" w:rsidR="001002D1" w:rsidRPr="001002D1" w:rsidRDefault="001002D1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  <w:r w:rsidRPr="001002D1">
              <w:rPr>
                <w:sz w:val="20"/>
                <w:szCs w:val="22"/>
                <w:lang w:val="it-IT"/>
              </w:rPr>
              <w:t>Sottoscrivendo queste conferme l’offerente si assume la responsabilità che tutte le condizioni e tutti gli obblighi vengano rispettati anche dai propri subappaltatori.</w:t>
            </w:r>
          </w:p>
          <w:p w14:paraId="4DDC7FEC" w14:textId="77777777" w:rsidR="001002D1" w:rsidRPr="001002D1" w:rsidRDefault="001002D1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</w:p>
          <w:p w14:paraId="1F246152" w14:textId="77777777" w:rsidR="001002D1" w:rsidRPr="001002D1" w:rsidRDefault="001002D1" w:rsidP="001002D1">
            <w:pPr>
              <w:spacing w:before="120" w:after="120" w:line="280" w:lineRule="atLeast"/>
              <w:ind w:left="171" w:right="113"/>
              <w:rPr>
                <w:sz w:val="20"/>
                <w:szCs w:val="22"/>
                <w:lang w:val="it-IT"/>
              </w:rPr>
            </w:pPr>
            <w:r w:rsidRPr="001002D1">
              <w:rPr>
                <w:sz w:val="20"/>
                <w:szCs w:val="22"/>
                <w:lang w:val="it-IT"/>
              </w:rPr>
              <w:t>L’offerente prende atto che il committente in caso d’indicazioni false, inosservanza dei principi soprammenzionati e/o violazione della dichiarazione d’integrità può:</w:t>
            </w:r>
          </w:p>
          <w:p w14:paraId="51B64DD2" w14:textId="77777777" w:rsidR="001002D1" w:rsidRPr="001002D1" w:rsidRDefault="001002D1" w:rsidP="001002D1">
            <w:pPr>
              <w:spacing w:before="120" w:after="120" w:line="280" w:lineRule="atLeast"/>
              <w:ind w:left="680" w:right="113"/>
              <w:rPr>
                <w:sz w:val="20"/>
                <w:szCs w:val="22"/>
                <w:lang w:val="it-IT"/>
              </w:rPr>
            </w:pPr>
          </w:p>
          <w:p w14:paraId="59D4529F" w14:textId="77777777" w:rsidR="001002D1" w:rsidRPr="001002D1" w:rsidRDefault="001002D1" w:rsidP="001002D1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after="120" w:line="280" w:lineRule="atLeast"/>
              <w:jc w:val="left"/>
              <w:rPr>
                <w:b/>
                <w:sz w:val="18"/>
                <w:szCs w:val="22"/>
                <w:lang w:val="it-IT"/>
              </w:rPr>
            </w:pPr>
            <w:r w:rsidRPr="001002D1">
              <w:rPr>
                <w:b/>
                <w:sz w:val="18"/>
                <w:szCs w:val="22"/>
                <w:lang w:val="it-IT"/>
              </w:rPr>
              <w:t>revocare in ogni momento l’aggiudicazione nonché sciogliere il contratto per ragioni importanti e/o</w:t>
            </w:r>
          </w:p>
          <w:p w14:paraId="417275BA" w14:textId="77777777" w:rsidR="001002D1" w:rsidRPr="001002D1" w:rsidRDefault="001002D1" w:rsidP="001002D1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after="120" w:line="280" w:lineRule="atLeast"/>
              <w:jc w:val="left"/>
              <w:rPr>
                <w:b/>
                <w:sz w:val="18"/>
                <w:szCs w:val="22"/>
                <w:lang w:val="it-IT"/>
              </w:rPr>
            </w:pPr>
            <w:r w:rsidRPr="001002D1">
              <w:rPr>
                <w:b/>
                <w:sz w:val="18"/>
                <w:szCs w:val="22"/>
                <w:lang w:val="it-IT"/>
              </w:rPr>
              <w:t xml:space="preserve">pretendere il pagamento di una pena convenzionale pari ad un importo del 10 % della somma rettificata </w:t>
            </w:r>
            <w:r w:rsidRPr="001002D1">
              <w:rPr>
                <w:b/>
                <w:sz w:val="18"/>
                <w:szCs w:val="22"/>
                <w:lang w:val="it-IT"/>
              </w:rPr>
              <w:tab/>
              <w:t xml:space="preserve">dell’offerta, in ogni caso tuttavia fr. 3'000.00 come minimo e fr. 1'000'000.00 al massimo, per ogni </w:t>
            </w:r>
            <w:r w:rsidRPr="001002D1">
              <w:rPr>
                <w:b/>
                <w:sz w:val="18"/>
                <w:szCs w:val="22"/>
                <w:lang w:val="it-IT"/>
              </w:rPr>
              <w:tab/>
              <w:t>infrazione e/o</w:t>
            </w:r>
          </w:p>
          <w:p w14:paraId="5F1B43D9" w14:textId="77777777" w:rsidR="001002D1" w:rsidRPr="001002D1" w:rsidRDefault="001002D1" w:rsidP="001002D1">
            <w:pPr>
              <w:numPr>
                <w:ilvl w:val="0"/>
                <w:numId w:val="29"/>
              </w:numPr>
              <w:pBdr>
                <w:top w:val="single" w:sz="6" w:space="7" w:color="auto"/>
                <w:left w:val="single" w:sz="6" w:space="4" w:color="auto"/>
                <w:bottom w:val="single" w:sz="6" w:space="6" w:color="auto"/>
                <w:right w:val="single" w:sz="6" w:space="4" w:color="auto"/>
              </w:pBdr>
              <w:tabs>
                <w:tab w:val="left" w:pos="2552"/>
                <w:tab w:val="left" w:pos="4253"/>
              </w:tabs>
              <w:spacing w:line="280" w:lineRule="atLeast"/>
              <w:jc w:val="left"/>
              <w:rPr>
                <w:b/>
                <w:sz w:val="18"/>
                <w:szCs w:val="22"/>
                <w:lang w:val="it-IT"/>
              </w:rPr>
            </w:pPr>
            <w:r w:rsidRPr="001002D1">
              <w:rPr>
                <w:b/>
                <w:sz w:val="18"/>
                <w:szCs w:val="22"/>
                <w:lang w:val="it-IT"/>
              </w:rPr>
              <w:t>escludere l’offerente inadempiente da futuri appalti per una proporzionata durata.</w:t>
            </w:r>
          </w:p>
          <w:p w14:paraId="3406CF86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18"/>
                <w:szCs w:val="22"/>
                <w:lang w:val="it-IT"/>
              </w:rPr>
            </w:pPr>
          </w:p>
          <w:p w14:paraId="04540C8B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18"/>
                <w:szCs w:val="22"/>
                <w:lang w:val="it-IT"/>
              </w:rPr>
            </w:pPr>
            <w:r w:rsidRPr="001002D1">
              <w:rPr>
                <w:sz w:val="18"/>
                <w:szCs w:val="22"/>
                <w:lang w:val="it-IT"/>
              </w:rPr>
              <w:t xml:space="preserve">La compilazione di questo documento è obbligatoria ed è parte integrante dell'offerta. Nel caso d'inoltro di un'offerta da parte di un Consorzio il documento dev'essere </w:t>
            </w:r>
            <w:r w:rsidRPr="001002D1">
              <w:rPr>
                <w:b/>
                <w:sz w:val="18"/>
                <w:szCs w:val="22"/>
                <w:lang w:val="it-IT"/>
              </w:rPr>
              <w:t>compilato e firmato</w:t>
            </w:r>
            <w:r w:rsidRPr="001002D1">
              <w:rPr>
                <w:sz w:val="18"/>
                <w:szCs w:val="22"/>
                <w:lang w:val="it-IT"/>
              </w:rPr>
              <w:t xml:space="preserve"> obbligatoriamente da </w:t>
            </w:r>
            <w:r w:rsidRPr="001002D1">
              <w:rPr>
                <w:b/>
                <w:sz w:val="18"/>
                <w:szCs w:val="22"/>
                <w:lang w:val="it-IT"/>
              </w:rPr>
              <w:t>ogni</w:t>
            </w:r>
            <w:r w:rsidRPr="001002D1">
              <w:rPr>
                <w:sz w:val="18"/>
                <w:szCs w:val="22"/>
                <w:lang w:val="it-IT"/>
              </w:rPr>
              <w:t xml:space="preserve"> membro del Consorzio.</w:t>
            </w:r>
          </w:p>
          <w:p w14:paraId="2771E134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56D93DEA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6729126C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2DB49FF6" w14:textId="77777777" w:rsidR="001002D1" w:rsidRPr="001002D1" w:rsidRDefault="001002D1" w:rsidP="001002D1">
            <w:pPr>
              <w:tabs>
                <w:tab w:val="left" w:pos="2552"/>
                <w:tab w:val="left" w:pos="4253"/>
              </w:tabs>
              <w:spacing w:before="120" w:line="280" w:lineRule="atLeast"/>
              <w:jc w:val="left"/>
              <w:rPr>
                <w:sz w:val="20"/>
                <w:szCs w:val="22"/>
                <w:lang w:val="it-IT"/>
              </w:rPr>
            </w:pPr>
          </w:p>
          <w:p w14:paraId="05697B56" w14:textId="77777777" w:rsidR="001002D1" w:rsidRPr="001002D1" w:rsidRDefault="001002D1" w:rsidP="001002D1">
            <w:pPr>
              <w:tabs>
                <w:tab w:val="left" w:pos="5387"/>
              </w:tabs>
              <w:spacing w:before="120" w:line="280" w:lineRule="atLeast"/>
              <w:jc w:val="left"/>
              <w:rPr>
                <w:sz w:val="18"/>
                <w:szCs w:val="22"/>
                <w:lang w:val="it-IT"/>
              </w:rPr>
            </w:pPr>
            <w:r w:rsidRPr="001002D1">
              <w:rPr>
                <w:sz w:val="18"/>
                <w:szCs w:val="22"/>
                <w:lang w:val="it-IT"/>
              </w:rPr>
              <w:t>Luogo e data:</w:t>
            </w:r>
            <w:r w:rsidRPr="001002D1">
              <w:rPr>
                <w:sz w:val="18"/>
                <w:szCs w:val="22"/>
                <w:lang w:val="it-IT"/>
              </w:rPr>
              <w:tab/>
              <w:t>Offerente / Consorzio offerenti:</w:t>
            </w:r>
          </w:p>
          <w:p w14:paraId="3AAD32FD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18"/>
                <w:szCs w:val="22"/>
                <w:lang w:val="it-IT"/>
              </w:rPr>
            </w:pPr>
            <w:r w:rsidRPr="001002D1">
              <w:rPr>
                <w:sz w:val="18"/>
                <w:szCs w:val="22"/>
                <w:lang w:val="it-IT"/>
              </w:rPr>
              <w:tab/>
              <w:t>(Timbro e firma)</w:t>
            </w:r>
          </w:p>
          <w:p w14:paraId="2189D5D9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3FDDB9AD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38290581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18C4EFAC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  <w:r w:rsidRPr="001002D1">
              <w:rPr>
                <w:sz w:val="20"/>
                <w:szCs w:val="22"/>
                <w:lang w:val="it-CH"/>
              </w:rPr>
              <w:t>..................................................</w:t>
            </w:r>
            <w:r w:rsidRPr="001002D1">
              <w:rPr>
                <w:sz w:val="20"/>
                <w:szCs w:val="22"/>
                <w:lang w:val="it-CH"/>
              </w:rPr>
              <w:tab/>
              <w:t>..................................................</w:t>
            </w:r>
          </w:p>
          <w:p w14:paraId="562B49BD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55B8B099" w14:textId="77777777" w:rsidR="001002D1" w:rsidRPr="001002D1" w:rsidRDefault="001002D1" w:rsidP="001002D1">
            <w:pPr>
              <w:tabs>
                <w:tab w:val="left" w:pos="5387"/>
              </w:tabs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  <w:p w14:paraId="295BCEBA" w14:textId="77777777" w:rsidR="001002D1" w:rsidRPr="001002D1" w:rsidRDefault="001002D1" w:rsidP="001002D1">
            <w:pPr>
              <w:spacing w:after="20"/>
              <w:jc w:val="left"/>
              <w:outlineLvl w:val="0"/>
              <w:rPr>
                <w:rFonts w:cs="Arial"/>
                <w:b/>
                <w:bCs/>
                <w:kern w:val="28"/>
                <w:sz w:val="24"/>
                <w:szCs w:val="32"/>
                <w:lang w:val="it-CH"/>
              </w:rPr>
            </w:pPr>
          </w:p>
        </w:tc>
      </w:tr>
      <w:tr w:rsidR="001002D1" w:rsidRPr="001002D1" w14:paraId="0BFD9FC6" w14:textId="77777777" w:rsidTr="00E5132F">
        <w:tc>
          <w:tcPr>
            <w:tcW w:w="9923" w:type="dxa"/>
            <w:gridSpan w:val="2"/>
          </w:tcPr>
          <w:p w14:paraId="7260F0AA" w14:textId="77777777" w:rsidR="001002D1" w:rsidRPr="001002D1" w:rsidRDefault="001002D1" w:rsidP="001002D1">
            <w:pPr>
              <w:spacing w:line="280" w:lineRule="atLeast"/>
              <w:jc w:val="left"/>
              <w:rPr>
                <w:sz w:val="20"/>
                <w:szCs w:val="22"/>
                <w:lang w:val="it-CH"/>
              </w:rPr>
            </w:pPr>
          </w:p>
        </w:tc>
      </w:tr>
    </w:tbl>
    <w:p w14:paraId="1BE725B4" w14:textId="77777777" w:rsidR="008D1F05" w:rsidRPr="001002D1" w:rsidRDefault="008D1F05" w:rsidP="00535D4B">
      <w:pPr>
        <w:pStyle w:val="TextkrperoEinzug"/>
        <w:rPr>
          <w:lang w:val="it-IT"/>
        </w:rPr>
      </w:pPr>
    </w:p>
    <w:sectPr w:rsidR="008D1F05" w:rsidRPr="001002D1" w:rsidSect="00023049">
      <w:pgSz w:w="11906" w:h="16838" w:code="9"/>
      <w:pgMar w:top="1985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F114DB" w14:textId="77777777" w:rsidR="00C204BE" w:rsidRDefault="00C204BE" w:rsidP="00B463DF">
      <w:r>
        <w:separator/>
      </w:r>
    </w:p>
  </w:endnote>
  <w:endnote w:type="continuationSeparator" w:id="0">
    <w:p w14:paraId="25B8408E" w14:textId="77777777" w:rsidR="00C204BE" w:rsidRDefault="00C204BE" w:rsidP="00B46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7D5D30" w14:textId="77777777" w:rsidR="00003781" w:rsidRPr="008F531F" w:rsidRDefault="00003781" w:rsidP="00C00E32">
    <w:pPr>
      <w:pBdr>
        <w:top w:val="single" w:sz="6" w:space="6" w:color="auto"/>
      </w:pBdr>
      <w:tabs>
        <w:tab w:val="right" w:pos="9356"/>
      </w:tabs>
      <w:rPr>
        <w:sz w:val="20"/>
        <w:lang w:val="it-IT"/>
      </w:rPr>
    </w:pPr>
    <w:r>
      <w:rPr>
        <w:sz w:val="20"/>
      </w:rPr>
      <w:tab/>
    </w:r>
    <w:r w:rsidRPr="00EF0FFD">
      <w:rPr>
        <w:sz w:val="20"/>
        <w:lang w:val="it-IT"/>
      </w:rPr>
      <w:t xml:space="preserve">- </w:t>
    </w:r>
    <w:r w:rsidR="009167CF">
      <w:rPr>
        <w:sz w:val="20"/>
      </w:rPr>
      <w:fldChar w:fldCharType="begin"/>
    </w:r>
    <w:r w:rsidRPr="00EF0FFD">
      <w:rPr>
        <w:sz w:val="20"/>
        <w:lang w:val="it-IT"/>
      </w:rPr>
      <w:instrText xml:space="preserve"> PAGE </w:instrText>
    </w:r>
    <w:r w:rsidR="009167CF">
      <w:rPr>
        <w:sz w:val="20"/>
      </w:rPr>
      <w:fldChar w:fldCharType="separate"/>
    </w:r>
    <w:r w:rsidR="00844511">
      <w:rPr>
        <w:noProof/>
        <w:sz w:val="20"/>
        <w:lang w:val="it-IT"/>
      </w:rPr>
      <w:t>7</w:t>
    </w:r>
    <w:r w:rsidR="009167CF">
      <w:rPr>
        <w:sz w:val="20"/>
      </w:rPr>
      <w:fldChar w:fldCharType="end"/>
    </w:r>
    <w:r w:rsidRPr="00EF0FFD">
      <w:rPr>
        <w:sz w:val="20"/>
        <w:lang w:val="it-IT"/>
      </w:rPr>
      <w:t xml:space="preserve"> / </w:t>
    </w:r>
    <w:r w:rsidR="009167CF">
      <w:rPr>
        <w:sz w:val="20"/>
      </w:rPr>
      <w:fldChar w:fldCharType="begin"/>
    </w:r>
    <w:r w:rsidRPr="00EF0FFD">
      <w:rPr>
        <w:sz w:val="20"/>
        <w:lang w:val="it-IT"/>
      </w:rPr>
      <w:instrText xml:space="preserve"> NUMPAGES </w:instrText>
    </w:r>
    <w:r w:rsidR="009167CF">
      <w:rPr>
        <w:sz w:val="20"/>
      </w:rPr>
      <w:fldChar w:fldCharType="separate"/>
    </w:r>
    <w:r w:rsidR="00844511">
      <w:rPr>
        <w:noProof/>
        <w:sz w:val="20"/>
        <w:lang w:val="it-IT"/>
      </w:rPr>
      <w:t>7</w:t>
    </w:r>
    <w:r w:rsidR="009167CF">
      <w:rPr>
        <w:sz w:val="20"/>
      </w:rPr>
      <w:fldChar w:fldCharType="end"/>
    </w:r>
    <w:r w:rsidRPr="008F531F">
      <w:rPr>
        <w:sz w:val="20"/>
        <w:lang w:val="it-IT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E6FAE8" w14:textId="77777777" w:rsidR="00C204BE" w:rsidRDefault="00C204BE" w:rsidP="00B463DF">
      <w:r>
        <w:separator/>
      </w:r>
    </w:p>
  </w:footnote>
  <w:footnote w:type="continuationSeparator" w:id="0">
    <w:p w14:paraId="7A7443D8" w14:textId="77777777" w:rsidR="00C204BE" w:rsidRDefault="00C204BE" w:rsidP="00B46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40" w:type="dxa"/>
      <w:tblInd w:w="-72" w:type="dxa"/>
      <w:tblBorders>
        <w:bottom w:val="single" w:sz="4" w:space="0" w:color="auto"/>
        <w:insideH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812"/>
      <w:gridCol w:w="3828"/>
    </w:tblGrid>
    <w:tr w:rsidR="00003781" w:rsidRPr="009706AA" w14:paraId="0CD19D08" w14:textId="77777777" w:rsidTr="00B32573">
      <w:trPr>
        <w:trHeight w:hRule="exact" w:val="700"/>
      </w:trPr>
      <w:tc>
        <w:tcPr>
          <w:tcW w:w="5812" w:type="dxa"/>
        </w:tcPr>
        <w:p w14:paraId="25D47C1A" w14:textId="77777777" w:rsidR="009706AA" w:rsidRDefault="00F367EF" w:rsidP="009706AA">
          <w:pPr>
            <w:ind w:left="-57"/>
            <w:contextualSpacing/>
            <w:jc w:val="left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N13 EP02 Mesocco</w:t>
          </w:r>
        </w:p>
        <w:p w14:paraId="0E134A87" w14:textId="5028537E" w:rsidR="009706AA" w:rsidRPr="009706AA" w:rsidRDefault="00CC36B9" w:rsidP="009706AA">
          <w:pPr>
            <w:ind w:left="-57"/>
            <w:contextualSpacing/>
            <w:jc w:val="left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EP02 Mesocco Nord IP</w:t>
          </w:r>
        </w:p>
        <w:p w14:paraId="5FA4C834" w14:textId="3165163F" w:rsidR="00354CBF" w:rsidRPr="001002D1" w:rsidRDefault="00354CBF" w:rsidP="009706AA">
          <w:pPr>
            <w:contextualSpacing/>
            <w:jc w:val="left"/>
            <w:rPr>
              <w:sz w:val="20"/>
              <w:lang w:val="it-IT"/>
            </w:rPr>
          </w:pPr>
        </w:p>
      </w:tc>
      <w:tc>
        <w:tcPr>
          <w:tcW w:w="3828" w:type="dxa"/>
        </w:tcPr>
        <w:p w14:paraId="4FA14C81" w14:textId="77777777" w:rsidR="00B32573" w:rsidRPr="00B32573" w:rsidRDefault="001002D1" w:rsidP="00B32573">
          <w:pPr>
            <w:spacing w:before="180"/>
            <w:ind w:left="-70" w:right="-70"/>
            <w:contextualSpacing/>
            <w:jc w:val="right"/>
            <w:rPr>
              <w:sz w:val="20"/>
              <w:lang w:val="it-CH"/>
            </w:rPr>
          </w:pPr>
          <w:r w:rsidRPr="00B32573">
            <w:rPr>
              <w:sz w:val="20"/>
              <w:lang w:val="it-CH"/>
            </w:rPr>
            <w:t xml:space="preserve">Allegato </w:t>
          </w:r>
          <w:r w:rsidR="00B32573" w:rsidRPr="00B32573">
            <w:rPr>
              <w:sz w:val="20"/>
              <w:lang w:val="it-CH"/>
            </w:rPr>
            <w:t>A</w:t>
          </w:r>
          <w:r w:rsidRPr="00B32573">
            <w:rPr>
              <w:sz w:val="20"/>
              <w:lang w:val="it-CH"/>
            </w:rPr>
            <w:t>4</w:t>
          </w:r>
        </w:p>
        <w:p w14:paraId="7A00D3FD" w14:textId="77777777" w:rsidR="00003781" w:rsidRPr="00B32573" w:rsidRDefault="00B32573" w:rsidP="00B32573">
          <w:pPr>
            <w:spacing w:before="180"/>
            <w:ind w:left="-70" w:right="-70"/>
            <w:contextualSpacing/>
            <w:jc w:val="right"/>
            <w:rPr>
              <w:sz w:val="20"/>
              <w:lang w:val="it-CH"/>
            </w:rPr>
          </w:pPr>
          <w:r w:rsidRPr="00B32573">
            <w:rPr>
              <w:sz w:val="20"/>
              <w:lang w:val="it-CH"/>
            </w:rPr>
            <w:t>Dichiarazioni e conferme dell‘offerente</w:t>
          </w:r>
        </w:p>
      </w:tc>
    </w:tr>
  </w:tbl>
  <w:p w14:paraId="6081E2CB" w14:textId="77777777" w:rsidR="00003781" w:rsidRPr="00B32573" w:rsidRDefault="00003781" w:rsidP="00B463DF">
    <w:pPr>
      <w:rPr>
        <w:lang w:val="it-C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D45EA1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A4B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5BE67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3F226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C493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B22E4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98B4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C4BF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5E056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4CD8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20163"/>
    <w:multiLevelType w:val="hybridMultilevel"/>
    <w:tmpl w:val="D6400C0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DBB794B"/>
    <w:multiLevelType w:val="multilevel"/>
    <w:tmpl w:val="E000226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10A00B3D"/>
    <w:multiLevelType w:val="multilevel"/>
    <w:tmpl w:val="773834A6"/>
    <w:lvl w:ilvl="0">
      <w:start w:val="1"/>
      <w:numFmt w:val="decimal"/>
      <w:pStyle w:val="Titolo1"/>
      <w:lvlText w:val="%1."/>
      <w:lvlJc w:val="left"/>
      <w:pPr>
        <w:ind w:left="432" w:hanging="432"/>
      </w:pPr>
    </w:lvl>
    <w:lvl w:ilvl="1">
      <w:start w:val="1"/>
      <w:numFmt w:val="decimal"/>
      <w:pStyle w:val="Titolo2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12BD2217"/>
    <w:multiLevelType w:val="multilevel"/>
    <w:tmpl w:val="19367AA4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1D00348B"/>
    <w:multiLevelType w:val="multilevel"/>
    <w:tmpl w:val="C678A3E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5D2A5F50"/>
    <w:multiLevelType w:val="singleLevel"/>
    <w:tmpl w:val="C26C5A00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16" w15:restartNumberingAfterBreak="0">
    <w:nsid w:val="5EFB7D9D"/>
    <w:multiLevelType w:val="hybridMultilevel"/>
    <w:tmpl w:val="EBFCD62A"/>
    <w:lvl w:ilvl="0" w:tplc="377C06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8371F4E"/>
    <w:multiLevelType w:val="hybridMultilevel"/>
    <w:tmpl w:val="807690F2"/>
    <w:lvl w:ilvl="0" w:tplc="3AAADA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11"/>
  </w:num>
  <w:num w:numId="5">
    <w:abstractNumId w:val="11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14"/>
  </w:num>
  <w:num w:numId="12">
    <w:abstractNumId w:val="14"/>
  </w:num>
  <w:num w:numId="13">
    <w:abstractNumId w:val="14"/>
  </w:num>
  <w:num w:numId="14">
    <w:abstractNumId w:val="14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</w:num>
  <w:num w:numId="26">
    <w:abstractNumId w:val="12"/>
  </w:num>
  <w:num w:numId="27">
    <w:abstractNumId w:val="17"/>
  </w:num>
  <w:num w:numId="28">
    <w:abstractNumId w:val="16"/>
  </w:num>
  <w:num w:numId="29">
    <w:abstractNumId w:val="15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ttachedTemplate r:id="rId1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002D1"/>
    <w:rsid w:val="00003781"/>
    <w:rsid w:val="00023049"/>
    <w:rsid w:val="000851B7"/>
    <w:rsid w:val="000A0636"/>
    <w:rsid w:val="001002D1"/>
    <w:rsid w:val="001141EB"/>
    <w:rsid w:val="001365A5"/>
    <w:rsid w:val="00170323"/>
    <w:rsid w:val="001A6075"/>
    <w:rsid w:val="001B5E73"/>
    <w:rsid w:val="001F6781"/>
    <w:rsid w:val="00223699"/>
    <w:rsid w:val="0025296E"/>
    <w:rsid w:val="00290A5F"/>
    <w:rsid w:val="00293DDB"/>
    <w:rsid w:val="002C4CD9"/>
    <w:rsid w:val="002F207B"/>
    <w:rsid w:val="00354CBF"/>
    <w:rsid w:val="00386261"/>
    <w:rsid w:val="003E3084"/>
    <w:rsid w:val="0040577F"/>
    <w:rsid w:val="00446AAB"/>
    <w:rsid w:val="004822B6"/>
    <w:rsid w:val="00482C4B"/>
    <w:rsid w:val="004A17A4"/>
    <w:rsid w:val="004E2979"/>
    <w:rsid w:val="00526E1F"/>
    <w:rsid w:val="00535D4B"/>
    <w:rsid w:val="0055070B"/>
    <w:rsid w:val="00570360"/>
    <w:rsid w:val="00594070"/>
    <w:rsid w:val="005A29CA"/>
    <w:rsid w:val="005D2084"/>
    <w:rsid w:val="00641F66"/>
    <w:rsid w:val="006420F3"/>
    <w:rsid w:val="00684980"/>
    <w:rsid w:val="006966E8"/>
    <w:rsid w:val="00701523"/>
    <w:rsid w:val="00780A2F"/>
    <w:rsid w:val="007932BD"/>
    <w:rsid w:val="007B7C6B"/>
    <w:rsid w:val="007D1CEC"/>
    <w:rsid w:val="007F3C6F"/>
    <w:rsid w:val="00824F30"/>
    <w:rsid w:val="00844511"/>
    <w:rsid w:val="00847025"/>
    <w:rsid w:val="00852E5F"/>
    <w:rsid w:val="00875118"/>
    <w:rsid w:val="008A2E3E"/>
    <w:rsid w:val="008B4B6B"/>
    <w:rsid w:val="008D0FEE"/>
    <w:rsid w:val="008D1F05"/>
    <w:rsid w:val="008F531F"/>
    <w:rsid w:val="00907FC7"/>
    <w:rsid w:val="00916168"/>
    <w:rsid w:val="009167CF"/>
    <w:rsid w:val="00936C76"/>
    <w:rsid w:val="00946DDA"/>
    <w:rsid w:val="009706AA"/>
    <w:rsid w:val="00980013"/>
    <w:rsid w:val="009804DD"/>
    <w:rsid w:val="009D356C"/>
    <w:rsid w:val="00A07F5D"/>
    <w:rsid w:val="00A410B2"/>
    <w:rsid w:val="00A76C95"/>
    <w:rsid w:val="00A85458"/>
    <w:rsid w:val="00AA2237"/>
    <w:rsid w:val="00AC15A1"/>
    <w:rsid w:val="00AE2CF0"/>
    <w:rsid w:val="00B32573"/>
    <w:rsid w:val="00B463DF"/>
    <w:rsid w:val="00B46828"/>
    <w:rsid w:val="00B80A9C"/>
    <w:rsid w:val="00BE1344"/>
    <w:rsid w:val="00C00E32"/>
    <w:rsid w:val="00C1129B"/>
    <w:rsid w:val="00C204BE"/>
    <w:rsid w:val="00C26151"/>
    <w:rsid w:val="00C8238A"/>
    <w:rsid w:val="00CC36B9"/>
    <w:rsid w:val="00D1198B"/>
    <w:rsid w:val="00D12A06"/>
    <w:rsid w:val="00D354E4"/>
    <w:rsid w:val="00D47CB2"/>
    <w:rsid w:val="00DA0B9E"/>
    <w:rsid w:val="00DA22EA"/>
    <w:rsid w:val="00DF6568"/>
    <w:rsid w:val="00E31921"/>
    <w:rsid w:val="00E37ED9"/>
    <w:rsid w:val="00E4352A"/>
    <w:rsid w:val="00E5132F"/>
    <w:rsid w:val="00E80A19"/>
    <w:rsid w:val="00EF0FFD"/>
    <w:rsid w:val="00F113E4"/>
    <w:rsid w:val="00F367EF"/>
    <w:rsid w:val="00F37766"/>
    <w:rsid w:val="00F537EC"/>
    <w:rsid w:val="00F90AD8"/>
    <w:rsid w:val="00FA6A99"/>
    <w:rsid w:val="00FF3E69"/>
    <w:rsid w:val="00FF7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47105"/>
    <o:shapelayout v:ext="edit">
      <o:idmap v:ext="edit" data="1"/>
    </o:shapelayout>
  </w:shapeDefaults>
  <w:decimalSymbol w:val=","/>
  <w:listSeparator w:val=";"/>
  <w14:docId w14:val="04CF6ABD"/>
  <w15:docId w15:val="{71B46310-FABC-4E18-9C37-B214F0289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916168"/>
    <w:pPr>
      <w:jc w:val="both"/>
    </w:pPr>
    <w:rPr>
      <w:rFonts w:ascii="Arial" w:hAnsi="Arial"/>
      <w:sz w:val="22"/>
      <w:lang w:eastAsia="de-DE"/>
    </w:rPr>
  </w:style>
  <w:style w:type="paragraph" w:styleId="Titolo1">
    <w:name w:val="heading 1"/>
    <w:basedOn w:val="Normale"/>
    <w:next w:val="Corpotesto"/>
    <w:link w:val="Titolo1Carattere"/>
    <w:qFormat/>
    <w:rsid w:val="007F3C6F"/>
    <w:pPr>
      <w:numPr>
        <w:numId w:val="26"/>
      </w:numPr>
      <w:spacing w:before="720" w:after="240" w:line="280" w:lineRule="atLeast"/>
      <w:ind w:left="709" w:hanging="709"/>
      <w:jc w:val="left"/>
      <w:outlineLvl w:val="0"/>
    </w:pPr>
    <w:rPr>
      <w:rFonts w:eastAsia="Calibri"/>
      <w:b/>
      <w:color w:val="000000"/>
      <w:szCs w:val="24"/>
      <w:lang w:eastAsia="de-CH"/>
    </w:rPr>
  </w:style>
  <w:style w:type="paragraph" w:styleId="Titolo2">
    <w:name w:val="heading 2"/>
    <w:basedOn w:val="Titolo1"/>
    <w:next w:val="Corpotesto"/>
    <w:link w:val="Titolo2Carattere"/>
    <w:qFormat/>
    <w:rsid w:val="001141EB"/>
    <w:pPr>
      <w:numPr>
        <w:ilvl w:val="1"/>
      </w:numPr>
      <w:spacing w:before="480"/>
      <w:ind w:left="709" w:hanging="709"/>
      <w:outlineLvl w:val="1"/>
    </w:pPr>
  </w:style>
  <w:style w:type="paragraph" w:styleId="Titolo3">
    <w:name w:val="heading 3"/>
    <w:basedOn w:val="Titolo2"/>
    <w:next w:val="Corpotesto"/>
    <w:link w:val="Titolo3Carattere"/>
    <w:qFormat/>
    <w:rsid w:val="00A410B2"/>
    <w:pPr>
      <w:numPr>
        <w:ilvl w:val="2"/>
      </w:numPr>
      <w:ind w:left="709" w:hanging="709"/>
      <w:outlineLvl w:val="2"/>
    </w:pPr>
  </w:style>
  <w:style w:type="paragraph" w:styleId="Titolo4">
    <w:name w:val="heading 4"/>
    <w:basedOn w:val="Titolo3"/>
    <w:next w:val="Corpotesto"/>
    <w:link w:val="Titolo4Carattere"/>
    <w:unhideWhenUsed/>
    <w:qFormat/>
    <w:rsid w:val="00A410B2"/>
    <w:pPr>
      <w:keepNext/>
      <w:keepLines/>
      <w:numPr>
        <w:ilvl w:val="3"/>
      </w:numPr>
      <w:ind w:left="709" w:hanging="709"/>
      <w:outlineLvl w:val="3"/>
    </w:pPr>
    <w:rPr>
      <w:rFonts w:eastAsiaTheme="majorEastAsia" w:cstheme="majorBidi"/>
      <w:bCs/>
      <w:iCs/>
      <w:color w:val="auto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40577F"/>
    <w:pPr>
      <w:keepNext/>
      <w:keepLines/>
      <w:numPr>
        <w:ilvl w:val="4"/>
        <w:numId w:val="26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olo6">
    <w:name w:val="heading 6"/>
    <w:basedOn w:val="Normale"/>
    <w:next w:val="Normale"/>
    <w:link w:val="Titolo6Carattere"/>
    <w:semiHidden/>
    <w:unhideWhenUsed/>
    <w:qFormat/>
    <w:rsid w:val="0040577F"/>
    <w:pPr>
      <w:keepNext/>
      <w:keepLines/>
      <w:numPr>
        <w:ilvl w:val="5"/>
        <w:numId w:val="26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olo7">
    <w:name w:val="heading 7"/>
    <w:basedOn w:val="Normale"/>
    <w:next w:val="Normale"/>
    <w:link w:val="Titolo7Carattere"/>
    <w:semiHidden/>
    <w:unhideWhenUsed/>
    <w:qFormat/>
    <w:rsid w:val="0040577F"/>
    <w:pPr>
      <w:keepNext/>
      <w:keepLines/>
      <w:numPr>
        <w:ilvl w:val="6"/>
        <w:numId w:val="26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olo8">
    <w:name w:val="heading 8"/>
    <w:basedOn w:val="Normale"/>
    <w:next w:val="Normale"/>
    <w:link w:val="Titolo8Carattere"/>
    <w:semiHidden/>
    <w:unhideWhenUsed/>
    <w:qFormat/>
    <w:rsid w:val="0040577F"/>
    <w:pPr>
      <w:keepNext/>
      <w:keepLines/>
      <w:numPr>
        <w:ilvl w:val="7"/>
        <w:numId w:val="26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Titolo9">
    <w:name w:val="heading 9"/>
    <w:basedOn w:val="Normale"/>
    <w:next w:val="Normale"/>
    <w:link w:val="Titolo9Carattere"/>
    <w:semiHidden/>
    <w:unhideWhenUsed/>
    <w:qFormat/>
    <w:rsid w:val="0040577F"/>
    <w:pPr>
      <w:keepNext/>
      <w:keepLines/>
      <w:numPr>
        <w:ilvl w:val="8"/>
        <w:numId w:val="26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mmario1">
    <w:name w:val="toc 1"/>
    <w:basedOn w:val="Normale"/>
    <w:next w:val="Normale"/>
    <w:autoRedefine/>
    <w:semiHidden/>
    <w:rsid w:val="00DF6568"/>
    <w:pPr>
      <w:tabs>
        <w:tab w:val="left" w:pos="426"/>
        <w:tab w:val="right" w:pos="9629"/>
      </w:tabs>
      <w:spacing w:before="360"/>
    </w:pPr>
    <w:rPr>
      <w:rFonts w:cs="Arial"/>
      <w:b/>
      <w:bCs/>
      <w:caps/>
    </w:rPr>
  </w:style>
  <w:style w:type="paragraph" w:styleId="Sommario2">
    <w:name w:val="toc 2"/>
    <w:basedOn w:val="Normale"/>
    <w:next w:val="Normale"/>
    <w:autoRedefine/>
    <w:semiHidden/>
    <w:rsid w:val="00DF6568"/>
    <w:pPr>
      <w:tabs>
        <w:tab w:val="left" w:pos="426"/>
        <w:tab w:val="right" w:pos="9629"/>
      </w:tabs>
      <w:spacing w:before="240"/>
    </w:pPr>
    <w:rPr>
      <w:b/>
      <w:bCs/>
      <w:sz w:val="20"/>
    </w:rPr>
  </w:style>
  <w:style w:type="paragraph" w:styleId="Sommario3">
    <w:name w:val="toc 3"/>
    <w:basedOn w:val="Normale"/>
    <w:next w:val="Normale"/>
    <w:autoRedefine/>
    <w:semiHidden/>
    <w:rsid w:val="00DF6568"/>
    <w:pPr>
      <w:tabs>
        <w:tab w:val="right" w:pos="9629"/>
      </w:tabs>
      <w:ind w:left="1134" w:hanging="708"/>
    </w:pPr>
    <w:rPr>
      <w:sz w:val="20"/>
    </w:rPr>
  </w:style>
  <w:style w:type="paragraph" w:styleId="Sommario4">
    <w:name w:val="toc 4"/>
    <w:basedOn w:val="Normale"/>
    <w:next w:val="Normale"/>
    <w:autoRedefine/>
    <w:semiHidden/>
    <w:rsid w:val="00DF6568"/>
    <w:pPr>
      <w:ind w:left="480"/>
    </w:pPr>
    <w:rPr>
      <w:sz w:val="20"/>
    </w:rPr>
  </w:style>
  <w:style w:type="paragraph" w:styleId="Sommario5">
    <w:name w:val="toc 5"/>
    <w:basedOn w:val="Normale"/>
    <w:next w:val="Normale"/>
    <w:autoRedefine/>
    <w:semiHidden/>
    <w:rsid w:val="00DF6568"/>
    <w:pPr>
      <w:ind w:left="720"/>
    </w:pPr>
    <w:rPr>
      <w:sz w:val="20"/>
    </w:rPr>
  </w:style>
  <w:style w:type="paragraph" w:styleId="Sommario6">
    <w:name w:val="toc 6"/>
    <w:basedOn w:val="Normale"/>
    <w:next w:val="Normale"/>
    <w:autoRedefine/>
    <w:semiHidden/>
    <w:rsid w:val="00DF6568"/>
    <w:pPr>
      <w:ind w:left="960"/>
    </w:pPr>
    <w:rPr>
      <w:sz w:val="20"/>
    </w:rPr>
  </w:style>
  <w:style w:type="paragraph" w:styleId="Sommario7">
    <w:name w:val="toc 7"/>
    <w:basedOn w:val="Normale"/>
    <w:next w:val="Normale"/>
    <w:autoRedefine/>
    <w:semiHidden/>
    <w:rsid w:val="00DF6568"/>
    <w:pPr>
      <w:ind w:left="1200"/>
    </w:pPr>
    <w:rPr>
      <w:sz w:val="20"/>
    </w:rPr>
  </w:style>
  <w:style w:type="paragraph" w:styleId="Sommario8">
    <w:name w:val="toc 8"/>
    <w:basedOn w:val="Normale"/>
    <w:next w:val="Normale"/>
    <w:autoRedefine/>
    <w:semiHidden/>
    <w:rsid w:val="00DF6568"/>
    <w:pPr>
      <w:ind w:left="1440"/>
    </w:pPr>
    <w:rPr>
      <w:sz w:val="20"/>
    </w:rPr>
  </w:style>
  <w:style w:type="paragraph" w:styleId="Sommario9">
    <w:name w:val="toc 9"/>
    <w:basedOn w:val="Normale"/>
    <w:next w:val="Normale"/>
    <w:autoRedefine/>
    <w:semiHidden/>
    <w:rsid w:val="00DF6568"/>
    <w:pPr>
      <w:ind w:left="1680"/>
    </w:pPr>
    <w:rPr>
      <w:sz w:val="20"/>
    </w:rPr>
  </w:style>
  <w:style w:type="character" w:customStyle="1" w:styleId="Titolo1Carattere">
    <w:name w:val="Titolo 1 Carattere"/>
    <w:basedOn w:val="Carpredefinitoparagrafo"/>
    <w:link w:val="Titolo1"/>
    <w:rsid w:val="007F3C6F"/>
    <w:rPr>
      <w:rFonts w:ascii="Arial" w:eastAsia="Calibri" w:hAnsi="Arial"/>
      <w:b/>
      <w:color w:val="000000"/>
      <w:sz w:val="22"/>
      <w:szCs w:val="24"/>
    </w:rPr>
  </w:style>
  <w:style w:type="character" w:customStyle="1" w:styleId="Titolo2Carattere">
    <w:name w:val="Titolo 2 Carattere"/>
    <w:basedOn w:val="Carpredefinitoparagrafo"/>
    <w:link w:val="Titolo2"/>
    <w:rsid w:val="001141EB"/>
    <w:rPr>
      <w:rFonts w:ascii="Arial" w:eastAsia="Calibri" w:hAnsi="Arial"/>
      <w:b/>
      <w:color w:val="000000"/>
      <w:sz w:val="22"/>
      <w:szCs w:val="24"/>
    </w:rPr>
  </w:style>
  <w:style w:type="character" w:customStyle="1" w:styleId="Titolo3Carattere">
    <w:name w:val="Titolo 3 Carattere"/>
    <w:basedOn w:val="Carpredefinitoparagrafo"/>
    <w:link w:val="Titolo3"/>
    <w:rsid w:val="00A410B2"/>
    <w:rPr>
      <w:rFonts w:ascii="Arial" w:eastAsia="Calibri" w:hAnsi="Arial"/>
      <w:b/>
      <w:color w:val="000000"/>
      <w:sz w:val="22"/>
      <w:szCs w:val="24"/>
    </w:rPr>
  </w:style>
  <w:style w:type="paragraph" w:customStyle="1" w:styleId="AufzhlungszeichenMitte">
    <w:name w:val="Aufzählungszeichen Mitte"/>
    <w:basedOn w:val="Puntoelenco"/>
    <w:qFormat/>
    <w:rsid w:val="002F207B"/>
    <w:pPr>
      <w:spacing w:after="0"/>
    </w:pPr>
  </w:style>
  <w:style w:type="character" w:customStyle="1" w:styleId="Titolo4Carattere">
    <w:name w:val="Titolo 4 Carattere"/>
    <w:basedOn w:val="Carpredefinitoparagrafo"/>
    <w:link w:val="Titolo4"/>
    <w:rsid w:val="00A410B2"/>
    <w:rPr>
      <w:rFonts w:ascii="Arial" w:eastAsiaTheme="majorEastAsia" w:hAnsi="Arial" w:cstheme="majorBidi"/>
      <w:b/>
      <w:bCs/>
      <w:iCs/>
      <w:sz w:val="22"/>
      <w:szCs w:val="24"/>
    </w:rPr>
  </w:style>
  <w:style w:type="character" w:customStyle="1" w:styleId="Titolo5Carattere">
    <w:name w:val="Titolo 5 Carattere"/>
    <w:basedOn w:val="Carpredefinitoparagrafo"/>
    <w:link w:val="Titolo5"/>
    <w:semiHidden/>
    <w:rsid w:val="0040577F"/>
    <w:rPr>
      <w:rFonts w:asciiTheme="majorHAnsi" w:eastAsiaTheme="majorEastAsia" w:hAnsiTheme="majorHAnsi" w:cstheme="majorBidi"/>
      <w:color w:val="243F60" w:themeColor="accent1" w:themeShade="7F"/>
      <w:sz w:val="24"/>
      <w:lang w:eastAsia="de-DE"/>
    </w:rPr>
  </w:style>
  <w:style w:type="paragraph" w:styleId="Puntoelenco">
    <w:name w:val="List Bullet"/>
    <w:basedOn w:val="Normale"/>
    <w:rsid w:val="002F207B"/>
    <w:pPr>
      <w:numPr>
        <w:numId w:val="15"/>
      </w:numPr>
      <w:spacing w:after="240" w:line="280" w:lineRule="atLeast"/>
      <w:ind w:left="993" w:hanging="284"/>
    </w:pPr>
  </w:style>
  <w:style w:type="paragraph" w:styleId="Corpotesto">
    <w:name w:val="Body Text"/>
    <w:basedOn w:val="Normale"/>
    <w:link w:val="CorpotestoCarattere"/>
    <w:rsid w:val="00B80A9C"/>
    <w:pPr>
      <w:spacing w:after="240" w:line="280" w:lineRule="atLeast"/>
      <w:ind w:left="709"/>
    </w:pPr>
  </w:style>
  <w:style w:type="character" w:customStyle="1" w:styleId="CorpotestoCarattere">
    <w:name w:val="Corpo testo Carattere"/>
    <w:basedOn w:val="Carpredefinitoparagrafo"/>
    <w:link w:val="Corpotesto"/>
    <w:rsid w:val="00B80A9C"/>
    <w:rPr>
      <w:rFonts w:ascii="Arial" w:hAnsi="Arial"/>
      <w:sz w:val="22"/>
      <w:lang w:eastAsia="de-DE"/>
    </w:rPr>
  </w:style>
  <w:style w:type="character" w:customStyle="1" w:styleId="Titolo6Carattere">
    <w:name w:val="Titolo 6 Carattere"/>
    <w:basedOn w:val="Carpredefinitoparagrafo"/>
    <w:link w:val="Titolo6"/>
    <w:semiHidden/>
    <w:rsid w:val="0040577F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eastAsia="de-DE"/>
    </w:rPr>
  </w:style>
  <w:style w:type="character" w:customStyle="1" w:styleId="Titolo7Carattere">
    <w:name w:val="Titolo 7 Carattere"/>
    <w:basedOn w:val="Carpredefinitoparagrafo"/>
    <w:link w:val="Titolo7"/>
    <w:semiHidden/>
    <w:rsid w:val="0040577F"/>
    <w:rPr>
      <w:rFonts w:asciiTheme="majorHAnsi" w:eastAsiaTheme="majorEastAsia" w:hAnsiTheme="majorHAnsi" w:cstheme="majorBidi"/>
      <w:i/>
      <w:iCs/>
      <w:color w:val="404040" w:themeColor="text1" w:themeTint="BF"/>
      <w:sz w:val="24"/>
      <w:lang w:eastAsia="de-DE"/>
    </w:rPr>
  </w:style>
  <w:style w:type="character" w:customStyle="1" w:styleId="Titolo8Carattere">
    <w:name w:val="Titolo 8 Carattere"/>
    <w:basedOn w:val="Carpredefinitoparagrafo"/>
    <w:link w:val="Titolo8"/>
    <w:semiHidden/>
    <w:rsid w:val="0040577F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Titolo9Carattere">
    <w:name w:val="Titolo 9 Carattere"/>
    <w:basedOn w:val="Carpredefinitoparagrafo"/>
    <w:link w:val="Titolo9"/>
    <w:semiHidden/>
    <w:rsid w:val="0040577F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paragraph" w:customStyle="1" w:styleId="berschrift2oben">
    <w:name w:val="Überschrift 2 oben"/>
    <w:basedOn w:val="Titolo2"/>
    <w:next w:val="Corpotesto"/>
    <w:qFormat/>
    <w:rsid w:val="00FF3E69"/>
    <w:pPr>
      <w:spacing w:before="240"/>
    </w:pPr>
  </w:style>
  <w:style w:type="paragraph" w:customStyle="1" w:styleId="berschrift3oben">
    <w:name w:val="Überschrift 3 oben"/>
    <w:basedOn w:val="Titolo3"/>
    <w:next w:val="Corpotesto"/>
    <w:qFormat/>
    <w:rsid w:val="00FF3E69"/>
    <w:pPr>
      <w:spacing w:before="240"/>
    </w:pPr>
  </w:style>
  <w:style w:type="paragraph" w:customStyle="1" w:styleId="AufzhlungszeichenAnfang">
    <w:name w:val="Aufzählungszeichen Anfang"/>
    <w:basedOn w:val="Puntoelenco"/>
    <w:next w:val="AufzhlungszeichenMitte"/>
    <w:qFormat/>
    <w:rsid w:val="002F207B"/>
    <w:pPr>
      <w:spacing w:before="120" w:after="0"/>
    </w:pPr>
  </w:style>
  <w:style w:type="paragraph" w:customStyle="1" w:styleId="AufzhlungszeichenEnde">
    <w:name w:val="Aufzählungszeichen Ende"/>
    <w:basedOn w:val="Puntoelenco"/>
    <w:next w:val="Corpotesto"/>
    <w:qFormat/>
    <w:rsid w:val="004E2979"/>
  </w:style>
  <w:style w:type="paragraph" w:customStyle="1" w:styleId="TextkrperoEinzug">
    <w:name w:val="Textkörper o. Einzug"/>
    <w:basedOn w:val="Corpotesto"/>
    <w:qFormat/>
    <w:rsid w:val="007932BD"/>
    <w:pPr>
      <w:ind w:left="0"/>
    </w:pPr>
  </w:style>
  <w:style w:type="table" w:styleId="Grigliatabella">
    <w:name w:val="Table Grid"/>
    <w:basedOn w:val="Tabellanormale"/>
    <w:rsid w:val="00B463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oEinzug">
    <w:name w:val="Aufzählung o. Einzug"/>
    <w:basedOn w:val="Puntoelenco"/>
    <w:qFormat/>
    <w:rsid w:val="007932BD"/>
    <w:pPr>
      <w:ind w:left="284"/>
    </w:pPr>
  </w:style>
  <w:style w:type="paragraph" w:customStyle="1" w:styleId="AufzhlungoEinzugAnfang">
    <w:name w:val="Aufzählung o. Einzug Anfang"/>
    <w:basedOn w:val="Puntoelenco"/>
    <w:next w:val="AufzhlungoEinzugMitte"/>
    <w:qFormat/>
    <w:rsid w:val="007932BD"/>
    <w:pPr>
      <w:spacing w:after="0"/>
      <w:ind w:left="284"/>
    </w:pPr>
  </w:style>
  <w:style w:type="paragraph" w:customStyle="1" w:styleId="AufzhlungoEinzugEnde">
    <w:name w:val="Aufzählung o. Einzug Ende"/>
    <w:basedOn w:val="Puntoelenco"/>
    <w:next w:val="TextkrperoEinzug"/>
    <w:qFormat/>
    <w:rsid w:val="007932BD"/>
    <w:pPr>
      <w:ind w:left="284"/>
    </w:pPr>
  </w:style>
  <w:style w:type="paragraph" w:customStyle="1" w:styleId="AufzhlungoEinzugMitte">
    <w:name w:val="Aufzählung o. Einzug Mitte"/>
    <w:basedOn w:val="Puntoelenco"/>
    <w:qFormat/>
    <w:rsid w:val="007932BD"/>
    <w:pPr>
      <w:spacing w:after="0"/>
      <w:ind w:left="284"/>
    </w:pPr>
  </w:style>
  <w:style w:type="paragraph" w:styleId="Intestazione">
    <w:name w:val="header"/>
    <w:basedOn w:val="Normale"/>
    <w:link w:val="IntestazioneCarattere"/>
    <w:rsid w:val="004822B6"/>
    <w:pPr>
      <w:tabs>
        <w:tab w:val="center" w:pos="4536"/>
        <w:tab w:val="right" w:pos="9072"/>
      </w:tabs>
    </w:pPr>
  </w:style>
  <w:style w:type="character" w:customStyle="1" w:styleId="IntestazioneCarattere">
    <w:name w:val="Intestazione Carattere"/>
    <w:basedOn w:val="Carpredefinitoparagrafo"/>
    <w:link w:val="Intestazione"/>
    <w:rsid w:val="004822B6"/>
    <w:rPr>
      <w:rFonts w:ascii="Arial" w:hAnsi="Arial"/>
      <w:sz w:val="22"/>
      <w:lang w:eastAsia="de-DE"/>
    </w:rPr>
  </w:style>
  <w:style w:type="paragraph" w:styleId="Pidipagina">
    <w:name w:val="footer"/>
    <w:basedOn w:val="Normale"/>
    <w:link w:val="PidipaginaCarattere"/>
    <w:rsid w:val="004822B6"/>
    <w:pPr>
      <w:tabs>
        <w:tab w:val="center" w:pos="4536"/>
        <w:tab w:val="right" w:pos="9072"/>
      </w:tabs>
    </w:pPr>
  </w:style>
  <w:style w:type="character" w:customStyle="1" w:styleId="PidipaginaCarattere">
    <w:name w:val="Piè di pagina Carattere"/>
    <w:basedOn w:val="Carpredefinitoparagrafo"/>
    <w:link w:val="Pidipagina"/>
    <w:rsid w:val="004822B6"/>
    <w:rPr>
      <w:rFonts w:ascii="Arial" w:hAnsi="Arial"/>
      <w:sz w:val="22"/>
      <w:lang w:eastAsia="de-DE"/>
    </w:rPr>
  </w:style>
  <w:style w:type="paragraph" w:styleId="Testofumetto">
    <w:name w:val="Balloon Text"/>
    <w:basedOn w:val="Normale"/>
    <w:link w:val="TestofumettoCarattere"/>
    <w:rsid w:val="001002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1002D1"/>
    <w:rPr>
      <w:rFonts w:ascii="Tahoma" w:hAnsi="Tahoma" w:cs="Tahoma"/>
      <w:sz w:val="16"/>
      <w:szCs w:val="1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432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06%20Vorlagen%20und%20Logos\Chur\Allgem\99_Leeres_Blatt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DAA52-A56B-4AB1-B4E5-E9F3D50570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99_Leeres_Blatt</Template>
  <TotalTime>45</TotalTime>
  <Pages>6</Pages>
  <Words>978</Words>
  <Characters>5577</Characters>
  <Application>Microsoft Office Word</Application>
  <DocSecurity>0</DocSecurity>
  <Lines>46</Lines>
  <Paragraphs>13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Hewlett-Packard Company</Company>
  <LinksUpToDate>false</LinksUpToDate>
  <CharactersWithSpaces>6542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Fortunato</dc:creator>
  <cp:lastModifiedBy>Luigi Donato</cp:lastModifiedBy>
  <cp:revision>9</cp:revision>
  <cp:lastPrinted>2020-04-20T13:05:00Z</cp:lastPrinted>
  <dcterms:created xsi:type="dcterms:W3CDTF">2019-02-13T09:25:00Z</dcterms:created>
  <dcterms:modified xsi:type="dcterms:W3CDTF">2020-04-20T13:05:00Z</dcterms:modified>
</cp:coreProperties>
</file>